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389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"/>
        <w:gridCol w:w="567"/>
        <w:gridCol w:w="15"/>
        <w:gridCol w:w="54"/>
        <w:gridCol w:w="2356"/>
        <w:gridCol w:w="3957"/>
        <w:gridCol w:w="3417"/>
        <w:gridCol w:w="14"/>
        <w:gridCol w:w="7"/>
        <w:gridCol w:w="3504"/>
      </w:tblGrid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672C8A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558C">
              <w:rPr>
                <w:rFonts w:ascii="Times New Roman" w:hAnsi="Times New Roman" w:cs="Times New Roman"/>
                <w:sz w:val="18"/>
                <w:szCs w:val="18"/>
              </w:rPr>
              <w:object w:dxaOrig="8940" w:dyaOrig="1258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47pt;height:629.25pt" o:ole="">
                  <v:imagedata r:id="rId4" o:title=""/>
                </v:shape>
                <o:OLEObject Type="Embed" ProgID="AcroExch.Document.7" ShapeID="_x0000_i1025" DrawAspect="Content" ObjectID="_1511002351" r:id="rId5"/>
              </w:objec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                                                                                                                                           </w:t>
            </w: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Алексеевский муниципальный район РТ 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Тихонова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Юлия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Сергеевна</w:t>
            </w:r>
          </w:p>
        </w:tc>
        <w:tc>
          <w:tcPr>
            <w:tcW w:w="3958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</w:p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 ДО «Алексеевская ДШИ» Алексеевский муниципальный район РТ,  пгт. Алексеевское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4C30C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0D796B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Алькеевский муниципальный район РТ 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Арсланова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Гузелия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Рафаиловна </w:t>
            </w:r>
          </w:p>
        </w:tc>
        <w:tc>
          <w:tcPr>
            <w:tcW w:w="395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 ДО «А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лькеевская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ДМШ» Алькеевский муниципальный район РТ с. Базарные Матаки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4C30C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Гумерова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Разина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Асхатовна 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баяна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 ДО «А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лькеевская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ДМШ» </w:t>
            </w:r>
          </w:p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Алькеевский муниципальный район РТ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Базарные Матаки 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4C30C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Крайнова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</w:p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теоретических и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исторических дисциплин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 ДО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лькеевская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ДМШ» </w:t>
            </w:r>
          </w:p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Алькеевский муниципальный район РТ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с. Базарные Матаки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4C30C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Шагалиев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Ильнур 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Габделхаевич 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баяна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МБО ДО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лькеевская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ДМШ» </w:t>
            </w:r>
          </w:p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Алькеевский муниципальный район РТ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с. Базарные Матаки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4C30C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3853A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Альметьевский муниципальный район РТ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Давлетшина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Алия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Ленарисовна</w:t>
            </w:r>
          </w:p>
        </w:tc>
        <w:tc>
          <w:tcPr>
            <w:tcW w:w="3958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хора, вокала, фортепиано </w:t>
            </w:r>
          </w:p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льметьевская </w:t>
            </w:r>
          </w:p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ДШИ № 1» Альметьевский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0F4B9C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9C61D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Миннахметова</w:t>
            </w:r>
          </w:p>
          <w:p w:rsidR="00531AF2" w:rsidRPr="000F4B9C" w:rsidRDefault="00531AF2" w:rsidP="009C61D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Янина</w:t>
            </w:r>
          </w:p>
          <w:p w:rsidR="00531AF2" w:rsidRPr="000F4B9C" w:rsidRDefault="00531AF2" w:rsidP="009C61D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Викторовна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958" w:type="dxa"/>
          </w:tcPr>
          <w:p w:rsidR="00531AF2" w:rsidRDefault="00531AF2" w:rsidP="009C61D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теоретических дисциплин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</w:t>
            </w:r>
          </w:p>
          <w:p w:rsidR="00531AF2" w:rsidRPr="000F4B9C" w:rsidRDefault="00531AF2" w:rsidP="009C61D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ДМШ № 1 им Р. Нагимова» </w:t>
            </w:r>
          </w:p>
          <w:p w:rsidR="00531AF2" w:rsidRPr="000F4B9C" w:rsidRDefault="00531AF2" w:rsidP="009C61D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Альметьевский муниципальный район РТ, г. Альметьевск 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Рахматуллина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Гульнара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Фирдависовна</w:t>
            </w:r>
          </w:p>
        </w:tc>
        <w:tc>
          <w:tcPr>
            <w:tcW w:w="3958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общеэстетического отделения  МБОУ ДОД </w:t>
            </w:r>
          </w:p>
          <w:p w:rsidR="00531AF2" w:rsidRPr="000F4B9C" w:rsidRDefault="00531AF2" w:rsidP="003B32A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1 им Р. Нагимова» Альметьевский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Андреянова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Николаевна 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аккордеона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2» </w:t>
            </w:r>
          </w:p>
          <w:p w:rsidR="00531AF2" w:rsidRPr="000F4B9C" w:rsidRDefault="00531AF2" w:rsidP="00C76CC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Галимова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Гульнара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Ибрагимовна 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МАОУ ДОД </w:t>
            </w:r>
          </w:p>
          <w:p w:rsidR="00531AF2" w:rsidRPr="000F4B9C" w:rsidRDefault="00531AF2" w:rsidP="003B32A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2» Альметьевский муниципальный район РТ, 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Зиновьева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Наталья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Геннадьевна 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3B32A1">
            <w:pPr>
              <w:tabs>
                <w:tab w:val="left" w:pos="615"/>
                <w:tab w:val="center" w:pos="1523"/>
              </w:tabs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МАОУ ДОД «ДМШ № 2» Альметьевский муниципальный район РТ,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Мельникова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Николаевна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ортепиано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МАОУ ДОД «ДМШ № 2» Альметьевский муниципальный район РТ, 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Титов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Александр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Ильич</w:t>
            </w:r>
          </w:p>
        </w:tc>
        <w:tc>
          <w:tcPr>
            <w:tcW w:w="395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гитары</w:t>
            </w: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МАОУ ДОД «ДМШ № 2» Альметьевский муниципальный район РТ, 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357" w:type="dxa"/>
          </w:tcPr>
          <w:p w:rsidR="00531AF2" w:rsidRPr="000F4B9C" w:rsidRDefault="00531AF2" w:rsidP="006F7C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Гайнутдинова</w:t>
            </w:r>
          </w:p>
          <w:p w:rsidR="00531AF2" w:rsidRPr="000F4B9C" w:rsidRDefault="00531AF2" w:rsidP="006F7C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Альбина</w:t>
            </w:r>
          </w:p>
          <w:p w:rsidR="00531AF2" w:rsidRPr="000F4B9C" w:rsidRDefault="00531AF2" w:rsidP="006F7C2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Рамилевна</w:t>
            </w:r>
          </w:p>
        </w:tc>
        <w:tc>
          <w:tcPr>
            <w:tcW w:w="3958" w:type="dxa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Преподаватель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вокала, хора МБОУ ДОД </w:t>
            </w:r>
          </w:p>
          <w:p w:rsidR="00531AF2" w:rsidRDefault="00531AF2" w:rsidP="001568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3» Альметьевский муниципальный район РТ, г. Альметьевск</w:t>
            </w:r>
          </w:p>
          <w:p w:rsidR="00531AF2" w:rsidRPr="000F4B9C" w:rsidRDefault="00531AF2" w:rsidP="001568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0F4B9C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357" w:type="dxa"/>
          </w:tcPr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Дубкова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Олеговна</w:t>
            </w:r>
          </w:p>
        </w:tc>
        <w:tc>
          <w:tcPr>
            <w:tcW w:w="3958" w:type="dxa"/>
          </w:tcPr>
          <w:p w:rsidR="00531AF2" w:rsidRPr="000F4B9C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аккордеона, баяна МБОУ ДОД «ДМШ № 3»  Альметьевского муниципального района РТ, г. Альметьевск 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Колесник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Марина 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Юрьевна </w:t>
            </w:r>
          </w:p>
        </w:tc>
        <w:tc>
          <w:tcPr>
            <w:tcW w:w="395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театрального отделения ГАПОУ «Альметьевский музыкальный колледж им. Ф.З. Яруллина»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льметьевский муниципальный район РТ, 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Усманова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Галия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Анваровна</w:t>
            </w:r>
          </w:p>
        </w:tc>
        <w:tc>
          <w:tcPr>
            <w:tcW w:w="395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теоретических дисциплин ГАПОУ «Альметьевский музыкальный колледж им. Ф.З. Яруллина» Альметьевский муниципальный район РТ, 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1"/>
          <w:wAfter w:w="3505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357" w:type="dxa"/>
          </w:tcPr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Хаярова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Диляра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Фаязовна</w:t>
            </w:r>
          </w:p>
        </w:tc>
        <w:tc>
          <w:tcPr>
            <w:tcW w:w="3958" w:type="dxa"/>
          </w:tcPr>
          <w:p w:rsidR="00531AF2" w:rsidRPr="000F4B9C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иностранных языков ГАПОУ «Альметьевский музыкальный колледж им. Ф.З. Яруллина» </w:t>
            </w:r>
          </w:p>
          <w:p w:rsidR="00531AF2" w:rsidRPr="000F4B9C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 г. Альметьевск</w:t>
            </w:r>
          </w:p>
        </w:tc>
        <w:tc>
          <w:tcPr>
            <w:tcW w:w="3439" w:type="dxa"/>
            <w:gridSpan w:val="3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Арский район муниципальный район РТ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Харисов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Радис</w:t>
            </w:r>
          </w:p>
          <w:p w:rsidR="00531AF2" w:rsidRPr="000F4B9C" w:rsidRDefault="00531AF2" w:rsidP="00CE1D0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Рафисович</w:t>
            </w:r>
          </w:p>
        </w:tc>
        <w:tc>
          <w:tcPr>
            <w:tcW w:w="3958" w:type="dxa"/>
          </w:tcPr>
          <w:p w:rsidR="00531AF2" w:rsidRPr="000F4B9C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аяна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 ДО «Арская ДШИ» Арский муниципальный район РТ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г. Арск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Харисова 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Чулпан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Фирдантовна</w:t>
            </w:r>
          </w:p>
        </w:tc>
        <w:tc>
          <w:tcPr>
            <w:tcW w:w="3958" w:type="dxa"/>
          </w:tcPr>
          <w:p w:rsidR="00531AF2" w:rsidRPr="000F4B9C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фортепиано, вокал</w:t>
            </w:r>
          </w:p>
          <w:p w:rsidR="00531AF2" w:rsidRPr="000F4B9C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 ДО «Арская ДШИ» Арский муниципальный район РТ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г. Арск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AB606F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Антнинский муниципальный район РТ 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Галимуллин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Руслан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Зульфарович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вокала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МБУДОД «А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тнинская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ДШИ» </w:t>
            </w:r>
          </w:p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Антнинский муниципальный район РТ</w:t>
            </w:r>
          </w:p>
          <w:p w:rsidR="00531AF2" w:rsidRPr="000F4B9C" w:rsidRDefault="00531AF2" w:rsidP="00235E8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с. Большая Атня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Сафиуллина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Финя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Раисовна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театрального отделения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МБУДОД «А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тнинская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ДШИ» </w:t>
            </w:r>
          </w:p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Антнинский муниципальный район РТ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с. Большая Атня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Хадиев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Зиннур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Габделнурович</w:t>
            </w:r>
          </w:p>
        </w:tc>
        <w:tc>
          <w:tcPr>
            <w:tcW w:w="395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баяна МБУДОД «А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тнинская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ДШИ» Антнинский муниципальный район РТ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с. Большая Атня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357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Хакимова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Алсу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Рафаэлевна</w:t>
            </w:r>
          </w:p>
        </w:tc>
        <w:tc>
          <w:tcPr>
            <w:tcW w:w="3958" w:type="dxa"/>
          </w:tcPr>
          <w:p w:rsidR="00531AF2" w:rsidRPr="000F4B9C" w:rsidRDefault="00531AF2" w:rsidP="0080608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театрального отделения МБУДОД «А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тнинская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ДШИ» Антнинский муниципальный район РТ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с. Большая Атня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1568C1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Балтасинский муниципальный район РТ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6F7C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Миргалимова</w:t>
            </w:r>
          </w:p>
          <w:p w:rsidR="00531AF2" w:rsidRPr="000F4B9C" w:rsidRDefault="00531AF2" w:rsidP="006F7C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Гузаль</w:t>
            </w:r>
          </w:p>
          <w:p w:rsidR="00531AF2" w:rsidRPr="000F4B9C" w:rsidRDefault="00531AF2" w:rsidP="006F7C2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Зиннатулловна</w:t>
            </w:r>
          </w:p>
        </w:tc>
        <w:tc>
          <w:tcPr>
            <w:tcW w:w="3958" w:type="dxa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аккордеона  </w:t>
            </w:r>
          </w:p>
          <w:p w:rsidR="00531AF2" w:rsidRPr="000F4B9C" w:rsidRDefault="00531AF2" w:rsidP="009F5D9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</w:t>
            </w: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онцертмейстер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МБУ ДО «ДШИ» Балтасинский муниципальный район РТ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пгт Балтаси</w:t>
            </w:r>
          </w:p>
        </w:tc>
        <w:tc>
          <w:tcPr>
            <w:tcW w:w="3418" w:type="dxa"/>
          </w:tcPr>
          <w:p w:rsidR="00531AF2" w:rsidRPr="000F4B9C" w:rsidRDefault="00531AF2" w:rsidP="006F7C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Бугульминский муниципальный район РТ</w:t>
            </w:r>
          </w:p>
        </w:tc>
      </w:tr>
      <w:tr w:rsidR="00531AF2" w:rsidRPr="000F4B9C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Васюкова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Людмила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Владимировна</w:t>
            </w:r>
          </w:p>
        </w:tc>
        <w:tc>
          <w:tcPr>
            <w:tcW w:w="3958" w:type="dxa"/>
          </w:tcPr>
          <w:p w:rsidR="00531AF2" w:rsidRPr="000F4B9C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 МБОУ ДОД «Б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угульминская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ДШИ» Бугульминский муниципальный район РТ, г. Бугульма 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0F4B9C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Жилина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Татьяна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Владимировна</w:t>
            </w:r>
          </w:p>
        </w:tc>
        <w:tc>
          <w:tcPr>
            <w:tcW w:w="3958" w:type="dxa"/>
          </w:tcPr>
          <w:p w:rsidR="00531AF2" w:rsidRPr="000F4B9C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 Бугульминский муниципальный район РТ, г. Бугульма 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Малыгина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Наталия</w:t>
            </w:r>
          </w:p>
          <w:p w:rsidR="00531AF2" w:rsidRPr="000F4B9C" w:rsidRDefault="00531AF2" w:rsidP="00E3592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Николаевна</w:t>
            </w:r>
          </w:p>
        </w:tc>
        <w:tc>
          <w:tcPr>
            <w:tcW w:w="3958" w:type="dxa"/>
          </w:tcPr>
          <w:p w:rsidR="00531AF2" w:rsidRPr="000F4B9C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</w:t>
            </w:r>
          </w:p>
          <w:p w:rsidR="00531AF2" w:rsidRPr="000F4B9C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Бугульминский муниципальный район РТ,  г. Бугульма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Молодцова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Антонина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Анатольевна </w:t>
            </w:r>
          </w:p>
        </w:tc>
        <w:tc>
          <w:tcPr>
            <w:tcW w:w="3958" w:type="dxa"/>
          </w:tcPr>
          <w:p w:rsidR="00531AF2" w:rsidRPr="000F4B9C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 Бугульминский муниципальный район РТ,  г. Бугульма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Галина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иано 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 Бугульминский муниципальный район РТ,  г. Бугульма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Пряничникова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Ольга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фортепиано, </w:t>
            </w:r>
          </w:p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 Бугульминский муниципальный район РТ,  г. Бугульма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Рогова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Ивановна</w:t>
            </w:r>
          </w:p>
        </w:tc>
        <w:tc>
          <w:tcPr>
            <w:tcW w:w="3958" w:type="dxa"/>
          </w:tcPr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 Бугульминский муниципальный район РТ,  г. Бугульма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Ситникова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Светлана 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Николаевна </w:t>
            </w:r>
          </w:p>
        </w:tc>
        <w:tc>
          <w:tcPr>
            <w:tcW w:w="3958" w:type="dxa"/>
          </w:tcPr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 Бугульминский муниципальный район РТ,  г. Бугульма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Ульянова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Дарья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Андреевна </w:t>
            </w:r>
          </w:p>
        </w:tc>
        <w:tc>
          <w:tcPr>
            <w:tcW w:w="3958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фортепиано, </w:t>
            </w:r>
          </w:p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МБОУ ДОД </w:t>
            </w:r>
          </w:p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 Бугульминский муниципальный район РТ,  г. Бугульма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Ушанова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Алексеевна </w:t>
            </w:r>
          </w:p>
        </w:tc>
        <w:tc>
          <w:tcPr>
            <w:tcW w:w="3958" w:type="dxa"/>
          </w:tcPr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 Бугульминский муниципальный район РТ,  г. Бугульма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Антонова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Наталья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Юрьевна</w:t>
            </w:r>
          </w:p>
        </w:tc>
        <w:tc>
          <w:tcPr>
            <w:tcW w:w="3958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МБОУ ДОД </w:t>
            </w:r>
          </w:p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угульминская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 № 2» Бугульминский муниципальный район РТ,  г. Бугульма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124CAC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Буиский муниципальный район РТ</w:t>
            </w:r>
          </w:p>
        </w:tc>
      </w:tr>
      <w:tr w:rsidR="00531AF2" w:rsidRPr="00840912">
        <w:trPr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Рябова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Елена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Алексеевна</w:t>
            </w:r>
          </w:p>
          <w:p w:rsidR="00531AF2" w:rsidRPr="000F4B9C" w:rsidRDefault="00531AF2" w:rsidP="00EC512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958" w:type="dxa"/>
          </w:tcPr>
          <w:p w:rsidR="00531AF2" w:rsidRDefault="00531AF2" w:rsidP="00EC512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теоретических дисциплин МБО ДО «Буинская ДШИ № 1» </w:t>
            </w:r>
          </w:p>
          <w:p w:rsidR="00531AF2" w:rsidRDefault="00531AF2" w:rsidP="00EC512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Буиский муниципальный район РТ, </w:t>
            </w:r>
          </w:p>
          <w:p w:rsidR="00531AF2" w:rsidRPr="000F4B9C" w:rsidRDefault="00531AF2" w:rsidP="00EC512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Буинск</w:t>
            </w:r>
          </w:p>
        </w:tc>
        <w:tc>
          <w:tcPr>
            <w:tcW w:w="3418" w:type="dxa"/>
          </w:tcPr>
          <w:p w:rsidR="00531AF2" w:rsidRPr="000F4B9C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  <w:tc>
          <w:tcPr>
            <w:tcW w:w="3526" w:type="dxa"/>
            <w:gridSpan w:val="3"/>
          </w:tcPr>
          <w:p w:rsidR="00531AF2" w:rsidRPr="001568C1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Верхнеуслонский муниципальный район РТ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Сунгатуллин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Ильнур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Рустамович</w:t>
            </w:r>
          </w:p>
        </w:tc>
        <w:tc>
          <w:tcPr>
            <w:tcW w:w="3958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баяна, аккордеона МБОУ ДОД «ДШИ» Верхнеуслонский муниципальный район РТ, </w:t>
            </w:r>
          </w:p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с. Верхний Услон </w:t>
            </w:r>
          </w:p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3"/>
          <w:wAfter w:w="3526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Тугушева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Татьяна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Николаевна</w:t>
            </w:r>
          </w:p>
        </w:tc>
        <w:tc>
          <w:tcPr>
            <w:tcW w:w="3958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художественного отделения МБОУ ДОД «ДШИ» Верхнеуслонский муниципальный район </w:t>
            </w:r>
          </w:p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с. Верхний Услон</w:t>
            </w:r>
          </w:p>
        </w:tc>
        <w:tc>
          <w:tcPr>
            <w:tcW w:w="341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Елабужский муниципальный район РТ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Опарина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Ольга 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Владимировна </w:t>
            </w:r>
          </w:p>
        </w:tc>
        <w:tc>
          <w:tcPr>
            <w:tcW w:w="3958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МБУ ДО «ДМШ № 1 </w:t>
            </w:r>
          </w:p>
          <w:p w:rsidR="00531AF2" w:rsidRPr="000F4B9C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Э. Бакирова» Ел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абужский муниципальный район РТ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Самигуллин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Ильбар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Асгатович</w:t>
            </w:r>
          </w:p>
        </w:tc>
        <w:tc>
          <w:tcPr>
            <w:tcW w:w="3958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баяна МБУ ДО </w:t>
            </w:r>
          </w:p>
          <w:p w:rsidR="00531AF2" w:rsidRPr="000F4B9C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1 им. Э. Бакирова» Елабужский муниципальный район РТ, 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357" w:type="dxa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Нигамаева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Зиля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Салиховна</w:t>
            </w:r>
          </w:p>
        </w:tc>
        <w:tc>
          <w:tcPr>
            <w:tcW w:w="3958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истории художественного отделения МБУ ДО «ДХШ № 1 </w:t>
            </w:r>
          </w:p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им. И.И. Шишкина» Елабужский муниципальный район РТ,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Акберова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Альфира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Гильмулловна</w:t>
            </w:r>
          </w:p>
        </w:tc>
        <w:tc>
          <w:tcPr>
            <w:tcW w:w="3958" w:type="dxa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иностранного языка ГАОУ СПО РТ «Елабужский колледж культуры и искусств» Елабужский муниципальный район РТ, 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Гильфанов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Ильвир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Минзиярович</w:t>
            </w:r>
          </w:p>
        </w:tc>
        <w:tc>
          <w:tcPr>
            <w:tcW w:w="3958" w:type="dxa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дизайна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ГАОУ СПО РТ «Елабужский колледж культуры и искусств» Елабужский муниципальный район РТ, 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Давлеева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Марина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Дамилевна</w:t>
            </w:r>
          </w:p>
        </w:tc>
        <w:tc>
          <w:tcPr>
            <w:tcW w:w="3958" w:type="dxa"/>
          </w:tcPr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хореографического отделения ГАОУ СПО РТ «Елабужский колледж культуры  и искусств» Елабужский муниципальный район РТ,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Едеханова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Лиана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Васильевна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ГАОУ СПО РТ «Елабужский колледж культуры и искусств» Елабужский муниципальный район РТ, 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Зиганшина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Наиля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Дамировна</w:t>
            </w:r>
          </w:p>
        </w:tc>
        <w:tc>
          <w:tcPr>
            <w:tcW w:w="3958" w:type="dxa"/>
          </w:tcPr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хореографического отделения ГАОУ СПО РТ «Елабужский колледж культуры и искусств» Елабужский муниципальный район РТ,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Салахов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Ильфир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Рафаэлевич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баяна ГАОУ СПО РТ «Елабужский колледж культуры и искусств» Елабужский муниципальный район РТ, 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Садурдинова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Светлана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Михайловна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психологии ГАОУ СПО РТ «Елабужский колледж культуры и искусств» Елабужский муниципальный район РТ, 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Симонова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Марина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Сергеевна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художественного отделения ГАОУ СПО РТ «Елабужский колледж культуры  и искусств» Елабужский муниципальный район РТ, 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357" w:type="dxa"/>
          </w:tcPr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Фатхуллин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Салават</w:t>
            </w:r>
          </w:p>
          <w:p w:rsidR="00531AF2" w:rsidRPr="000F4B9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Рафисович</w:t>
            </w:r>
          </w:p>
        </w:tc>
        <w:tc>
          <w:tcPr>
            <w:tcW w:w="3958" w:type="dxa"/>
          </w:tcPr>
          <w:p w:rsidR="00531AF2" w:rsidRPr="000F4B9C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баяна ГАОУ СПО РТ «Елабужский колледж культуры и искусств» Елабужский муниципальный район РТ, 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Харин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Геннадий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Николаевич</w:t>
            </w:r>
          </w:p>
        </w:tc>
        <w:tc>
          <w:tcPr>
            <w:tcW w:w="3958" w:type="dxa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аяна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ГАОУ СПО РТ «Елабужский колледж культуры  и искусств» Елабужский муниципальный район РТ, 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Харина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Наталья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Витальевна </w:t>
            </w:r>
          </w:p>
        </w:tc>
        <w:tc>
          <w:tcPr>
            <w:tcW w:w="3958" w:type="dxa"/>
          </w:tcPr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хореографического отделения ГАОУ СПО РТ «Елабужский колледж культуры и искусств» Елабужский муниципальный район РТ, </w:t>
            </w:r>
          </w:p>
          <w:p w:rsidR="00531AF2" w:rsidRPr="000F4B9C" w:rsidRDefault="00531AF2" w:rsidP="00A66C3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Елабуга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Заинский муниципальный район РТ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Нырова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Яковлевна</w:t>
            </w:r>
          </w:p>
        </w:tc>
        <w:tc>
          <w:tcPr>
            <w:tcW w:w="3958" w:type="dxa"/>
          </w:tcPr>
          <w:p w:rsidR="00531AF2" w:rsidRPr="000F4B9C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теоретических дисциплин,</w:t>
            </w:r>
            <w:r w:rsidRPr="000F4B9C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</w:t>
            </w:r>
            <w:r w:rsidRPr="002006E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МБУДО «З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аинская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ДМШ» Заинский муниципальный район РТ,  г. Заинск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Валентина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Васильевна</w:t>
            </w:r>
          </w:p>
        </w:tc>
        <w:tc>
          <w:tcPr>
            <w:tcW w:w="3958" w:type="dxa"/>
          </w:tcPr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МБУ ДО «З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аинская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ДМШ» Заинский муниципальный район РТ,  г. Заинск</w:t>
            </w:r>
          </w:p>
          <w:p w:rsidR="00531AF2" w:rsidRPr="000F4B9C" w:rsidRDefault="00531AF2" w:rsidP="00A66C33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10384" w:type="dxa"/>
            <w:gridSpan w:val="8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Зеленодольский муниципальный район РТ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Айсина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Люция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Робесперовна</w:t>
            </w:r>
          </w:p>
        </w:tc>
        <w:tc>
          <w:tcPr>
            <w:tcW w:w="3958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фортепиано, </w:t>
            </w:r>
          </w:p>
          <w:p w:rsidR="00531AF2" w:rsidRPr="000F4B9C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МБОУ ДО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«ДШИ» Зеленодольский муниципальный район РТ,  </w:t>
            </w:r>
            <w:r w:rsidRPr="002006E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с. Айша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Бурганова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Татьяна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Константиновна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домры МБОУ ДОД «ДШИ» 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Гришаева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Олеся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Сергеевна</w:t>
            </w:r>
          </w:p>
        </w:tc>
        <w:tc>
          <w:tcPr>
            <w:tcW w:w="3958" w:type="dxa"/>
          </w:tcPr>
          <w:p w:rsidR="00531AF2" w:rsidRPr="000F4B9C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 ДО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«ДШИ»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Замалеева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Флюра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Абдулхаковна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ДОД «ДШИ» 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Лотфуллина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Дания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Салимулловна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теоретических дисциплин МБ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 ДО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«ДШИ» 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95518D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95518D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5518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357" w:type="dxa"/>
          </w:tcPr>
          <w:p w:rsidR="00531AF2" w:rsidRPr="0095518D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Решёткина</w:t>
            </w:r>
          </w:p>
          <w:p w:rsidR="00531AF2" w:rsidRPr="0095518D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Елена</w:t>
            </w:r>
          </w:p>
          <w:p w:rsidR="00531AF2" w:rsidRPr="0095518D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Викторовна</w:t>
            </w:r>
          </w:p>
        </w:tc>
        <w:tc>
          <w:tcPr>
            <w:tcW w:w="3958" w:type="dxa"/>
          </w:tcPr>
          <w:p w:rsidR="00531AF2" w:rsidRPr="0095518D" w:rsidRDefault="00531AF2" w:rsidP="00235E8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95518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ДОД «ДШИ» Зеленодольский муниципальный район РТ, г. Зеленодольск</w:t>
            </w:r>
          </w:p>
        </w:tc>
        <w:tc>
          <w:tcPr>
            <w:tcW w:w="3432" w:type="dxa"/>
            <w:gridSpan w:val="2"/>
          </w:tcPr>
          <w:p w:rsidR="00531AF2" w:rsidRPr="0095518D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Сагитова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Ризида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Анваровна </w:t>
            </w:r>
          </w:p>
        </w:tc>
        <w:tc>
          <w:tcPr>
            <w:tcW w:w="3958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фортепиано, </w:t>
            </w:r>
          </w:p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МБОУ ДОД «ДШИ»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Зеленодольский муниципальный район РТ, 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Хуснутдинова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Юрьевна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 ДО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«ДШИ» Зеленодольский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Шамсутдинова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Вячеславовна</w:t>
            </w:r>
          </w:p>
        </w:tc>
        <w:tc>
          <w:tcPr>
            <w:tcW w:w="3958" w:type="dxa"/>
          </w:tcPr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хора и теории МБОУ ДОД «ДШИ» Зеленодольский муниципальный район РТ,  г. Зеленодольск</w:t>
            </w:r>
          </w:p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After w:val="2"/>
          <w:wAfter w:w="3512" w:type="dxa"/>
          <w:trHeight w:val="268"/>
        </w:trPr>
        <w:tc>
          <w:tcPr>
            <w:tcW w:w="637" w:type="dxa"/>
            <w:gridSpan w:val="4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357" w:type="dxa"/>
          </w:tcPr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Бубнова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Ольга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Юрьевна</w:t>
            </w:r>
          </w:p>
        </w:tc>
        <w:tc>
          <w:tcPr>
            <w:tcW w:w="3958" w:type="dxa"/>
          </w:tcPr>
          <w:p w:rsidR="00531AF2" w:rsidRDefault="00531AF2" w:rsidP="00C87AD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хора МБОУ ДОД  </w:t>
            </w:r>
          </w:p>
          <w:p w:rsidR="00531AF2" w:rsidRPr="000F4B9C" w:rsidRDefault="00531AF2" w:rsidP="00C87AD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ДМШ»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Валишина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Илсияр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Хасановна</w:t>
            </w:r>
          </w:p>
        </w:tc>
        <w:tc>
          <w:tcPr>
            <w:tcW w:w="3958" w:type="dxa"/>
          </w:tcPr>
          <w:p w:rsidR="00531AF2" w:rsidRPr="000F4B9C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теоретических дисциплин МБОУ ДОД «З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ДМШ»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Галеева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Наиля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Хусаиновна</w:t>
            </w:r>
          </w:p>
        </w:tc>
        <w:tc>
          <w:tcPr>
            <w:tcW w:w="3958" w:type="dxa"/>
          </w:tcPr>
          <w:p w:rsidR="00531AF2" w:rsidRPr="000F4B9C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домры 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ДМШ»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357" w:type="dxa"/>
          </w:tcPr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Гайсина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Диана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Мидхатовна </w:t>
            </w:r>
          </w:p>
        </w:tc>
        <w:tc>
          <w:tcPr>
            <w:tcW w:w="3958" w:type="dxa"/>
          </w:tcPr>
          <w:p w:rsidR="00531AF2" w:rsidRPr="000F4B9C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ретических дисциплин 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ДМШ»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Герман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Вероника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Мукатовна</w:t>
            </w:r>
          </w:p>
        </w:tc>
        <w:tc>
          <w:tcPr>
            <w:tcW w:w="3958" w:type="dxa"/>
          </w:tcPr>
          <w:p w:rsidR="00531AF2" w:rsidRPr="000F4B9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ДМШ»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Гимадеева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Гильнур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Гумаровна</w:t>
            </w:r>
          </w:p>
        </w:tc>
        <w:tc>
          <w:tcPr>
            <w:tcW w:w="3958" w:type="dxa"/>
          </w:tcPr>
          <w:p w:rsidR="00531AF2" w:rsidRPr="000F4B9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домры МБОУ ДОД «З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ДМШ»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16.</w:t>
            </w:r>
          </w:p>
        </w:tc>
        <w:tc>
          <w:tcPr>
            <w:tcW w:w="2357" w:type="dxa"/>
          </w:tcPr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Гомыляева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Оксана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Владимировна</w:t>
            </w:r>
          </w:p>
        </w:tc>
        <w:tc>
          <w:tcPr>
            <w:tcW w:w="3958" w:type="dxa"/>
          </w:tcPr>
          <w:p w:rsidR="00531AF2" w:rsidRDefault="00531AF2" w:rsidP="00C87AD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Pr="000F4B9C" w:rsidRDefault="00531AF2" w:rsidP="00C87AD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ДМШ»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17.</w:t>
            </w:r>
          </w:p>
        </w:tc>
        <w:tc>
          <w:tcPr>
            <w:tcW w:w="2357" w:type="dxa"/>
          </w:tcPr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Дурандина 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Елена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Евгеньевна 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скрипки МБОУ ДОД «З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ДМШ» 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Кадырова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Альбина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Рафаильевна </w:t>
            </w:r>
          </w:p>
        </w:tc>
        <w:tc>
          <w:tcPr>
            <w:tcW w:w="3958" w:type="dxa"/>
          </w:tcPr>
          <w:p w:rsidR="00531AF2" w:rsidRPr="000F4B9C" w:rsidRDefault="00531AF2" w:rsidP="00235E8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домры, гитары 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ДМШ» 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Козлова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Татьяна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ДОДО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ДМШ» 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Елена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Юрьевна</w:t>
            </w:r>
          </w:p>
        </w:tc>
        <w:tc>
          <w:tcPr>
            <w:tcW w:w="3958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вокала МБОУ ДОД </w:t>
            </w:r>
          </w:p>
          <w:p w:rsidR="00531AF2" w:rsidRPr="000F4B9C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ДМШ»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21.</w:t>
            </w:r>
          </w:p>
        </w:tc>
        <w:tc>
          <w:tcPr>
            <w:tcW w:w="2357" w:type="dxa"/>
          </w:tcPr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Попова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Кристина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Раисовна</w:t>
            </w:r>
          </w:p>
        </w:tc>
        <w:tc>
          <w:tcPr>
            <w:tcW w:w="3958" w:type="dxa"/>
          </w:tcPr>
          <w:p w:rsidR="00531AF2" w:rsidRDefault="00531AF2" w:rsidP="00C87AD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хора МБОУ ДОД </w:t>
            </w:r>
          </w:p>
          <w:p w:rsidR="00531AF2" w:rsidRPr="000F4B9C" w:rsidRDefault="00531AF2" w:rsidP="00C87AD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ДМШ»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Прохоренко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Наталья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Георгиевна</w:t>
            </w:r>
          </w:p>
        </w:tc>
        <w:tc>
          <w:tcPr>
            <w:tcW w:w="3958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ДМШ» 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6466BE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6466BE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466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23.</w:t>
            </w:r>
          </w:p>
        </w:tc>
        <w:tc>
          <w:tcPr>
            <w:tcW w:w="2357" w:type="dxa"/>
          </w:tcPr>
          <w:p w:rsidR="00531AF2" w:rsidRPr="006466BE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466BE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Исанбет</w:t>
            </w:r>
          </w:p>
          <w:p w:rsidR="00531AF2" w:rsidRPr="006466BE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466BE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Лариса</w:t>
            </w:r>
          </w:p>
          <w:p w:rsidR="00531AF2" w:rsidRPr="006466BE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466BE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Петровна</w:t>
            </w:r>
          </w:p>
        </w:tc>
        <w:tc>
          <w:tcPr>
            <w:tcW w:w="3958" w:type="dxa"/>
          </w:tcPr>
          <w:p w:rsidR="00531AF2" w:rsidRPr="006466BE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466BE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6466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рисунка, живописи, композиции и ДПИ МБОУ ДОД </w:t>
            </w:r>
          </w:p>
          <w:p w:rsidR="00531AF2" w:rsidRPr="006466BE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466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«Зеленодольская ДХШ» </w:t>
            </w:r>
          </w:p>
          <w:p w:rsidR="00531AF2" w:rsidRPr="006466BE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466B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пгт Васильево</w:t>
            </w:r>
          </w:p>
        </w:tc>
        <w:tc>
          <w:tcPr>
            <w:tcW w:w="3432" w:type="dxa"/>
            <w:gridSpan w:val="2"/>
          </w:tcPr>
          <w:p w:rsidR="00531AF2" w:rsidRPr="006466BE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Седакова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Любовь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Леонидовна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рисунка,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живописи и композиции МБУ ДО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ДХШ»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25.</w:t>
            </w:r>
          </w:p>
        </w:tc>
        <w:tc>
          <w:tcPr>
            <w:tcW w:w="2357" w:type="dxa"/>
          </w:tcPr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Хисамов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Рушан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Халимович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скульптуры МБУ ДО «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еленодольская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ДХШ» Зеленодольский муниципальный район РТ,  г. Зеленодольск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г. Казань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Гирфанова</w:t>
            </w:r>
          </w:p>
          <w:p w:rsidR="00531AF2" w:rsidRPr="000F4B9C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Эльвира</w:t>
            </w:r>
          </w:p>
          <w:p w:rsidR="00531AF2" w:rsidRPr="000F4B9C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Ильгизовна </w:t>
            </w:r>
          </w:p>
        </w:tc>
        <w:tc>
          <w:tcPr>
            <w:tcW w:w="3958" w:type="dxa"/>
          </w:tcPr>
          <w:p w:rsidR="00531AF2" w:rsidRDefault="00531AF2" w:rsidP="006849E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музыкальной литературы </w:t>
            </w:r>
          </w:p>
          <w:p w:rsidR="00531AF2" w:rsidRDefault="00531AF2" w:rsidP="006849E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«ДМШ № 1 </w:t>
            </w:r>
          </w:p>
          <w:p w:rsidR="00531AF2" w:rsidRPr="000F4B9C" w:rsidRDefault="00531AF2" w:rsidP="006849E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им. П.И. Чайковского»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Рыбакова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Любовь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Pr="000F4B9C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2»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357" w:type="dxa"/>
          </w:tcPr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Яхина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Гульсина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Батыршевна </w:t>
            </w:r>
          </w:p>
        </w:tc>
        <w:tc>
          <w:tcPr>
            <w:tcW w:w="3958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МБОУ ДОД </w:t>
            </w:r>
          </w:p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3 им. Р. Яхина» г. Казань</w:t>
            </w:r>
          </w:p>
          <w:p w:rsidR="00531AF2" w:rsidRPr="000F4B9C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357" w:type="dxa"/>
          </w:tcPr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Качарина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Ирина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Рахматовна </w:t>
            </w:r>
          </w:p>
        </w:tc>
        <w:tc>
          <w:tcPr>
            <w:tcW w:w="3958" w:type="dxa"/>
          </w:tcPr>
          <w:p w:rsidR="00531AF2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</w:p>
          <w:p w:rsidR="00531AF2" w:rsidRPr="000F4B9C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«ДМШ № 4»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357" w:type="dxa"/>
          </w:tcPr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Новиков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Юрий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Геннадьевич</w:t>
            </w:r>
          </w:p>
        </w:tc>
        <w:tc>
          <w:tcPr>
            <w:tcW w:w="3958" w:type="dxa"/>
          </w:tcPr>
          <w:p w:rsidR="00531AF2" w:rsidRPr="000F4B9C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баяна, гитары </w:t>
            </w:r>
          </w:p>
          <w:p w:rsidR="00531AF2" w:rsidRPr="000F4B9C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«ДМШ № 4»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357" w:type="dxa"/>
          </w:tcPr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Ефимова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Татьяна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Геннадьевна </w:t>
            </w:r>
          </w:p>
        </w:tc>
        <w:tc>
          <w:tcPr>
            <w:tcW w:w="3958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МБОУ ДОД </w:t>
            </w:r>
          </w:p>
          <w:p w:rsidR="00531AF2" w:rsidRPr="000F4B9C" w:rsidRDefault="00531AF2" w:rsidP="006466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4»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357" w:type="dxa"/>
          </w:tcPr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Эйдельман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Вадимовна</w:t>
            </w:r>
          </w:p>
        </w:tc>
        <w:tc>
          <w:tcPr>
            <w:tcW w:w="3958" w:type="dxa"/>
          </w:tcPr>
          <w:p w:rsidR="00531AF2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БОУ ДОД «ДМШ № 4»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357" w:type="dxa"/>
          </w:tcPr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Винтилина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Светлана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Сергеевна </w:t>
            </w:r>
          </w:p>
        </w:tc>
        <w:tc>
          <w:tcPr>
            <w:tcW w:w="3958" w:type="dxa"/>
          </w:tcPr>
          <w:p w:rsidR="00531AF2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виолончели </w:t>
            </w:r>
          </w:p>
          <w:p w:rsidR="00531AF2" w:rsidRPr="000F4B9C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«ДМШ № 5»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357" w:type="dxa"/>
          </w:tcPr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Грибкова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Елена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Владимировна </w:t>
            </w:r>
          </w:p>
        </w:tc>
        <w:tc>
          <w:tcPr>
            <w:tcW w:w="3958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«ДМШ № 5»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357" w:type="dxa"/>
          </w:tcPr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Фарсина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Аида 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Фаридовна</w:t>
            </w:r>
          </w:p>
        </w:tc>
        <w:tc>
          <w:tcPr>
            <w:tcW w:w="3958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МБОУ ДОД </w:t>
            </w:r>
          </w:p>
          <w:p w:rsidR="00531AF2" w:rsidRPr="000F4B9C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5»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357" w:type="dxa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Карманова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Юлия</w:t>
            </w:r>
          </w:p>
          <w:p w:rsidR="00531AF2" w:rsidRPr="000F4B9C" w:rsidRDefault="00531AF2" w:rsidP="00A83C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Александровна</w:t>
            </w:r>
          </w:p>
        </w:tc>
        <w:tc>
          <w:tcPr>
            <w:tcW w:w="3958" w:type="dxa"/>
          </w:tcPr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вокала и хора</w:t>
            </w:r>
          </w:p>
          <w:p w:rsidR="00531AF2" w:rsidRDefault="00531AF2" w:rsidP="00A2342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«ДМШ № 7 </w:t>
            </w:r>
          </w:p>
          <w:p w:rsidR="00531AF2" w:rsidRPr="000F4B9C" w:rsidRDefault="00531AF2" w:rsidP="00A2342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А. Ключарева»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Гасымова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Наиля</w:t>
            </w:r>
          </w:p>
          <w:p w:rsidR="00531AF2" w:rsidRPr="000F4B9C" w:rsidRDefault="00531AF2" w:rsidP="006466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Мухаметвалеевна</w:t>
            </w:r>
          </w:p>
        </w:tc>
        <w:tc>
          <w:tcPr>
            <w:tcW w:w="3958" w:type="dxa"/>
          </w:tcPr>
          <w:p w:rsidR="00531AF2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</w:p>
          <w:p w:rsidR="00531AF2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теоретических дисциплин </w:t>
            </w:r>
          </w:p>
          <w:p w:rsidR="00531AF2" w:rsidRPr="000F4B9C" w:rsidRDefault="00531AF2" w:rsidP="00AE45E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«ДШИ № 9»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Маркелова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Наталья</w:t>
            </w:r>
          </w:p>
          <w:p w:rsidR="00531AF2" w:rsidRPr="000F4B9C" w:rsidRDefault="00531AF2" w:rsidP="003251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Владимировна</w:t>
            </w:r>
          </w:p>
        </w:tc>
        <w:tc>
          <w:tcPr>
            <w:tcW w:w="3958" w:type="dxa"/>
          </w:tcPr>
          <w:p w:rsidR="00531AF2" w:rsidRPr="000F4B9C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</w:t>
            </w:r>
          </w:p>
          <w:p w:rsidR="00531AF2" w:rsidRPr="000F4B9C" w:rsidRDefault="00531AF2" w:rsidP="00D3275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«ДШИ № 9»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Собянина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Ольга</w:t>
            </w:r>
          </w:p>
          <w:p w:rsidR="00531AF2" w:rsidRPr="000F4B9C" w:rsidRDefault="00531AF2" w:rsidP="00E372C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Леонидовна</w:t>
            </w:r>
          </w:p>
        </w:tc>
        <w:tc>
          <w:tcPr>
            <w:tcW w:w="3958" w:type="dxa"/>
          </w:tcPr>
          <w:p w:rsidR="00531AF2" w:rsidRPr="000F4B9C" w:rsidRDefault="00531AF2" w:rsidP="00E372C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льта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 «ДШИ № 9»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15.</w:t>
            </w:r>
          </w:p>
        </w:tc>
        <w:tc>
          <w:tcPr>
            <w:tcW w:w="2357" w:type="dxa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Веселова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Тамара</w:t>
            </w:r>
          </w:p>
          <w:p w:rsidR="00531AF2" w:rsidRPr="000F4B9C" w:rsidRDefault="00531AF2" w:rsidP="003251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Павловна</w:t>
            </w:r>
          </w:p>
        </w:tc>
        <w:tc>
          <w:tcPr>
            <w:tcW w:w="3958" w:type="dxa"/>
          </w:tcPr>
          <w:p w:rsidR="00531AF2" w:rsidRDefault="00531AF2" w:rsidP="00EC7A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крипки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</w:t>
            </w:r>
          </w:p>
          <w:p w:rsidR="00531AF2" w:rsidRPr="000F4B9C" w:rsidRDefault="00531AF2" w:rsidP="00EC7A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«ДМШ № 11»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16.</w:t>
            </w:r>
          </w:p>
        </w:tc>
        <w:tc>
          <w:tcPr>
            <w:tcW w:w="2357" w:type="dxa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Стрижнева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Людмила</w:t>
            </w:r>
          </w:p>
          <w:p w:rsidR="00531AF2" w:rsidRPr="000F4B9C" w:rsidRDefault="00531AF2" w:rsidP="003251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Анатольевна</w:t>
            </w:r>
          </w:p>
        </w:tc>
        <w:tc>
          <w:tcPr>
            <w:tcW w:w="3958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ортепиано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«ДМШ № 11»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Бадыгова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Аделия</w:t>
            </w:r>
          </w:p>
          <w:p w:rsidR="00531AF2" w:rsidRPr="000F4B9C" w:rsidRDefault="00531AF2" w:rsidP="00B62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Ринатовна</w:t>
            </w:r>
          </w:p>
        </w:tc>
        <w:tc>
          <w:tcPr>
            <w:tcW w:w="3958" w:type="dxa"/>
          </w:tcPr>
          <w:p w:rsidR="00531AF2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теоретических дисциплин </w:t>
            </w:r>
          </w:p>
          <w:p w:rsidR="00531AF2" w:rsidRPr="000F4B9C" w:rsidRDefault="00531AF2" w:rsidP="00B626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13»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18.</w:t>
            </w:r>
          </w:p>
        </w:tc>
        <w:tc>
          <w:tcPr>
            <w:tcW w:w="2357" w:type="dxa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Григорьева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Мария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Васильевна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958" w:type="dxa"/>
          </w:tcPr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Преподаватель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теоретических дисциплин</w:t>
            </w:r>
          </w:p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«ДМШ № 13»</w:t>
            </w:r>
          </w:p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19.</w:t>
            </w:r>
          </w:p>
        </w:tc>
        <w:tc>
          <w:tcPr>
            <w:tcW w:w="2357" w:type="dxa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Давлетьярова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Лилия</w:t>
            </w:r>
          </w:p>
          <w:p w:rsidR="00531AF2" w:rsidRPr="000F4B9C" w:rsidRDefault="00531AF2" w:rsidP="003251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Заитовна</w:t>
            </w:r>
          </w:p>
        </w:tc>
        <w:tc>
          <w:tcPr>
            <w:tcW w:w="3958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крипки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13»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Даутова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Земфира</w:t>
            </w:r>
          </w:p>
          <w:p w:rsidR="00531AF2" w:rsidRPr="000F4B9C" w:rsidRDefault="00531AF2" w:rsidP="003251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Маратовна</w:t>
            </w:r>
          </w:p>
        </w:tc>
        <w:tc>
          <w:tcPr>
            <w:tcW w:w="3958" w:type="dxa"/>
          </w:tcPr>
          <w:p w:rsidR="00531AF2" w:rsidRDefault="00531AF2" w:rsidP="0032513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итмики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Default="00531AF2" w:rsidP="0032513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13»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  <w:p w:rsidR="00531AF2" w:rsidRPr="000F4B9C" w:rsidRDefault="00531AF2" w:rsidP="0032513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21.</w:t>
            </w:r>
          </w:p>
        </w:tc>
        <w:tc>
          <w:tcPr>
            <w:tcW w:w="2357" w:type="dxa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Дыкин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Антон</w:t>
            </w:r>
          </w:p>
          <w:p w:rsidR="00531AF2" w:rsidRPr="000F4B9C" w:rsidRDefault="00531AF2" w:rsidP="00A83C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Александрович</w:t>
            </w:r>
          </w:p>
        </w:tc>
        <w:tc>
          <w:tcPr>
            <w:tcW w:w="3958" w:type="dxa"/>
          </w:tcPr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Преподаватель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флейты МБОУ ДОД</w:t>
            </w:r>
          </w:p>
          <w:p w:rsidR="00531AF2" w:rsidRPr="000F4B9C" w:rsidRDefault="00531AF2" w:rsidP="009343C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«ДМШ № 13»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22.</w:t>
            </w:r>
          </w:p>
        </w:tc>
        <w:tc>
          <w:tcPr>
            <w:tcW w:w="2357" w:type="dxa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Трофимова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Юлия</w:t>
            </w:r>
          </w:p>
          <w:p w:rsidR="00531AF2" w:rsidRPr="000F4B9C" w:rsidRDefault="00531AF2" w:rsidP="00A83C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Федоровна</w:t>
            </w:r>
          </w:p>
        </w:tc>
        <w:tc>
          <w:tcPr>
            <w:tcW w:w="3958" w:type="dxa"/>
          </w:tcPr>
          <w:p w:rsidR="00531AF2" w:rsidRDefault="00531AF2" w:rsidP="00510B6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хоровых и вокальных дисциплин МБОУ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13» </w:t>
            </w:r>
          </w:p>
          <w:p w:rsidR="00531AF2" w:rsidRPr="000F4B9C" w:rsidRDefault="00531AF2" w:rsidP="006466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Гиниятуллина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Владимировна</w:t>
            </w:r>
          </w:p>
        </w:tc>
        <w:tc>
          <w:tcPr>
            <w:tcW w:w="3958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сольфеджио МБОУ ДОД </w:t>
            </w:r>
          </w:p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14»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Нуриева</w:t>
            </w:r>
          </w:p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Аделя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Камилевна</w:t>
            </w:r>
          </w:p>
        </w:tc>
        <w:tc>
          <w:tcPr>
            <w:tcW w:w="3958" w:type="dxa"/>
          </w:tcPr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теоретических дисциплин  МБОУ ДОД «ДМШ № 14»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25.</w:t>
            </w:r>
          </w:p>
        </w:tc>
        <w:tc>
          <w:tcPr>
            <w:tcW w:w="2357" w:type="dxa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Камалиева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Елена</w:t>
            </w:r>
          </w:p>
          <w:p w:rsidR="00531AF2" w:rsidRPr="000F4B9C" w:rsidRDefault="00531AF2" w:rsidP="003251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Львовна</w:t>
            </w:r>
          </w:p>
        </w:tc>
        <w:tc>
          <w:tcPr>
            <w:tcW w:w="3958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Преподаватель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ИЗО </w:t>
            </w:r>
          </w:p>
          <w:p w:rsidR="00531AF2" w:rsidRPr="000F4B9C" w:rsidRDefault="00531AF2" w:rsidP="0007586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15»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26.</w:t>
            </w:r>
          </w:p>
        </w:tc>
        <w:tc>
          <w:tcPr>
            <w:tcW w:w="2357" w:type="dxa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Халилова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Лилия</w:t>
            </w:r>
          </w:p>
          <w:p w:rsidR="00531AF2" w:rsidRPr="000F4B9C" w:rsidRDefault="00531AF2" w:rsidP="003251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Сагитовна</w:t>
            </w:r>
          </w:p>
        </w:tc>
        <w:tc>
          <w:tcPr>
            <w:tcW w:w="3958" w:type="dxa"/>
          </w:tcPr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</w:t>
            </w:r>
          </w:p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«ДМШ № 15»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27.</w:t>
            </w:r>
          </w:p>
        </w:tc>
        <w:tc>
          <w:tcPr>
            <w:tcW w:w="2357" w:type="dxa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Хамидуллин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Рустам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Мансурович</w:t>
            </w:r>
          </w:p>
        </w:tc>
        <w:tc>
          <w:tcPr>
            <w:tcW w:w="3958" w:type="dxa"/>
          </w:tcPr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гитары МБОУ ДОД «ДМШ № 15»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Волков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Вадим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Валерьевич</w:t>
            </w:r>
          </w:p>
        </w:tc>
        <w:tc>
          <w:tcPr>
            <w:tcW w:w="3958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</w:p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«ДМШ № 16</w:t>
            </w:r>
          </w:p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им. О. Лундстрема»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Каюкова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Юлия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Анатольевна </w:t>
            </w:r>
          </w:p>
        </w:tc>
        <w:tc>
          <w:tcPr>
            <w:tcW w:w="3958" w:type="dxa"/>
          </w:tcPr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16 им. О. Лундстрема» </w:t>
            </w:r>
          </w:p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Чусовитина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Алсу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Фаннуровна</w:t>
            </w:r>
          </w:p>
        </w:tc>
        <w:tc>
          <w:tcPr>
            <w:tcW w:w="3958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импровизации МБОУ Д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«ДМШ № 16 им. О.Л. Лундстрема»  </w:t>
            </w:r>
          </w:p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31.</w:t>
            </w:r>
          </w:p>
        </w:tc>
        <w:tc>
          <w:tcPr>
            <w:tcW w:w="2357" w:type="dxa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Аксенова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Татьяна</w:t>
            </w:r>
          </w:p>
          <w:p w:rsidR="00531AF2" w:rsidRPr="000F4B9C" w:rsidRDefault="00531AF2" w:rsidP="0032513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Андреевна</w:t>
            </w:r>
          </w:p>
        </w:tc>
        <w:tc>
          <w:tcPr>
            <w:tcW w:w="3958" w:type="dxa"/>
          </w:tcPr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</w:t>
            </w:r>
          </w:p>
          <w:p w:rsidR="00531AF2" w:rsidRPr="000F4B9C" w:rsidRDefault="00531AF2" w:rsidP="00E635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«ДМШ № 17</w:t>
            </w:r>
          </w:p>
          <w:p w:rsidR="00531AF2" w:rsidRPr="000F4B9C" w:rsidRDefault="00531AF2" w:rsidP="00E635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им. С. Сайдашева»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32.</w:t>
            </w:r>
          </w:p>
        </w:tc>
        <w:tc>
          <w:tcPr>
            <w:tcW w:w="2357" w:type="dxa"/>
          </w:tcPr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Лахметкина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Ольга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Николаевна</w:t>
            </w:r>
          </w:p>
        </w:tc>
        <w:tc>
          <w:tcPr>
            <w:tcW w:w="3958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МБОУ ДОД </w:t>
            </w:r>
          </w:p>
          <w:p w:rsidR="00531AF2" w:rsidRPr="000F4B9C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17 им. С. Сайдашева» </w:t>
            </w:r>
          </w:p>
          <w:p w:rsidR="00531AF2" w:rsidRPr="000F4B9C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Казань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33.</w:t>
            </w:r>
          </w:p>
        </w:tc>
        <w:tc>
          <w:tcPr>
            <w:tcW w:w="2357" w:type="dxa"/>
          </w:tcPr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Сазгетдинова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Лейля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Назиповна</w:t>
            </w:r>
          </w:p>
        </w:tc>
        <w:tc>
          <w:tcPr>
            <w:tcW w:w="3958" w:type="dxa"/>
          </w:tcPr>
          <w:p w:rsidR="00531AF2" w:rsidRPr="000F4B9C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«ДМШ </w:t>
            </w:r>
          </w:p>
          <w:p w:rsidR="00531AF2" w:rsidRPr="000F4B9C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№ 17 им. С.Сайдашева»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34.</w:t>
            </w:r>
          </w:p>
        </w:tc>
        <w:tc>
          <w:tcPr>
            <w:tcW w:w="2357" w:type="dxa"/>
          </w:tcPr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Османова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Галия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Ниясовна</w:t>
            </w:r>
          </w:p>
        </w:tc>
        <w:tc>
          <w:tcPr>
            <w:tcW w:w="3958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МБОУ ДОД</w:t>
            </w:r>
          </w:p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«ДМШ № 17 им. С. Сайдашева»</w:t>
            </w:r>
          </w:p>
          <w:p w:rsidR="00531AF2" w:rsidRPr="000F4B9C" w:rsidRDefault="00531AF2" w:rsidP="006466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35.</w:t>
            </w:r>
          </w:p>
        </w:tc>
        <w:tc>
          <w:tcPr>
            <w:tcW w:w="2357" w:type="dxa"/>
          </w:tcPr>
          <w:p w:rsidR="00531AF2" w:rsidRPr="000F4B9C" w:rsidRDefault="00531AF2" w:rsidP="00E57E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Гатауллина</w:t>
            </w:r>
          </w:p>
          <w:p w:rsidR="00531AF2" w:rsidRPr="000F4B9C" w:rsidRDefault="00531AF2" w:rsidP="00E57E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Гузель </w:t>
            </w:r>
          </w:p>
          <w:p w:rsidR="00531AF2" w:rsidRPr="000F4B9C" w:rsidRDefault="00531AF2" w:rsidP="00E57E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Шайхулисламовна</w:t>
            </w:r>
          </w:p>
        </w:tc>
        <w:tc>
          <w:tcPr>
            <w:tcW w:w="3958" w:type="dxa"/>
          </w:tcPr>
          <w:p w:rsidR="00531AF2" w:rsidRPr="000F4B9C" w:rsidRDefault="00531AF2" w:rsidP="00E57E5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Pr="000F4B9C" w:rsidRDefault="00531AF2" w:rsidP="00E57E5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18 им. М. Музафарова»</w:t>
            </w:r>
          </w:p>
          <w:p w:rsidR="00531AF2" w:rsidRPr="000F4B9C" w:rsidRDefault="00531AF2" w:rsidP="00A83C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36.</w:t>
            </w:r>
          </w:p>
        </w:tc>
        <w:tc>
          <w:tcPr>
            <w:tcW w:w="2357" w:type="dxa"/>
          </w:tcPr>
          <w:p w:rsidR="00531AF2" w:rsidRPr="000F4B9C" w:rsidRDefault="00531AF2" w:rsidP="00E57E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Степанов</w:t>
            </w:r>
          </w:p>
          <w:p w:rsidR="00531AF2" w:rsidRPr="000F4B9C" w:rsidRDefault="00531AF2" w:rsidP="00E57E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Сергей</w:t>
            </w:r>
          </w:p>
          <w:p w:rsidR="00531AF2" w:rsidRPr="000F4B9C" w:rsidRDefault="00531AF2" w:rsidP="00E57E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Николаевич</w:t>
            </w:r>
          </w:p>
        </w:tc>
        <w:tc>
          <w:tcPr>
            <w:tcW w:w="3958" w:type="dxa"/>
          </w:tcPr>
          <w:p w:rsidR="00531AF2" w:rsidRPr="000F4B9C" w:rsidRDefault="00531AF2" w:rsidP="00E57E5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духовых инструментов </w:t>
            </w:r>
          </w:p>
          <w:p w:rsidR="00531AF2" w:rsidRPr="000F4B9C" w:rsidRDefault="00531AF2" w:rsidP="00E57E5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 «ДМШ № 18 </w:t>
            </w:r>
          </w:p>
          <w:p w:rsidR="00531AF2" w:rsidRPr="000F4B9C" w:rsidRDefault="00531AF2" w:rsidP="00B675E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им. М. Музафарова» 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37.</w:t>
            </w:r>
          </w:p>
        </w:tc>
        <w:tc>
          <w:tcPr>
            <w:tcW w:w="2357" w:type="dxa"/>
          </w:tcPr>
          <w:p w:rsidR="00531AF2" w:rsidRPr="000F4B9C" w:rsidRDefault="00531AF2" w:rsidP="00E57E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Шарафетдинова</w:t>
            </w:r>
          </w:p>
          <w:p w:rsidR="00531AF2" w:rsidRPr="000F4B9C" w:rsidRDefault="00531AF2" w:rsidP="00E57E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Миляуша</w:t>
            </w:r>
          </w:p>
          <w:p w:rsidR="00531AF2" w:rsidRPr="000F4B9C" w:rsidRDefault="00531AF2" w:rsidP="00E57E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Иршатовна</w:t>
            </w:r>
          </w:p>
        </w:tc>
        <w:tc>
          <w:tcPr>
            <w:tcW w:w="3958" w:type="dxa"/>
          </w:tcPr>
          <w:p w:rsidR="00531AF2" w:rsidRPr="000F4B9C" w:rsidRDefault="00531AF2" w:rsidP="00E57E5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теоретических дисциплин МБОУ ДОД «ДМШ № 18 </w:t>
            </w:r>
          </w:p>
          <w:p w:rsidR="00531AF2" w:rsidRPr="000F4B9C" w:rsidRDefault="00531AF2" w:rsidP="00F1245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им. М. Музафарова»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38.</w:t>
            </w:r>
          </w:p>
        </w:tc>
        <w:tc>
          <w:tcPr>
            <w:tcW w:w="2357" w:type="dxa"/>
          </w:tcPr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Березова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Светлана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Евгеньевна</w:t>
            </w:r>
          </w:p>
        </w:tc>
        <w:tc>
          <w:tcPr>
            <w:tcW w:w="3958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ДПК и истории изобразительного искусства </w:t>
            </w:r>
          </w:p>
          <w:p w:rsidR="00531AF2" w:rsidRPr="000F4B9C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«ДХШ № 1»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39.</w:t>
            </w:r>
          </w:p>
        </w:tc>
        <w:tc>
          <w:tcPr>
            <w:tcW w:w="2357" w:type="dxa"/>
          </w:tcPr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Егорова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Дарья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Default="00531AF2" w:rsidP="004A525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рисунка, живописи и композиции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«ДХШ № 1» </w:t>
            </w:r>
          </w:p>
          <w:p w:rsidR="00531AF2" w:rsidRPr="000F4B9C" w:rsidRDefault="00531AF2" w:rsidP="004A525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40.</w:t>
            </w:r>
          </w:p>
        </w:tc>
        <w:tc>
          <w:tcPr>
            <w:tcW w:w="2357" w:type="dxa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Козлова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Валерия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Васильевна</w:t>
            </w:r>
          </w:p>
        </w:tc>
        <w:tc>
          <w:tcPr>
            <w:tcW w:w="3958" w:type="dxa"/>
          </w:tcPr>
          <w:p w:rsidR="00531AF2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рисунка, живописи, композиции МБОУ ДОД «ДХШ № 1» </w:t>
            </w:r>
          </w:p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41.</w:t>
            </w:r>
          </w:p>
        </w:tc>
        <w:tc>
          <w:tcPr>
            <w:tcW w:w="2357" w:type="dxa"/>
          </w:tcPr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Максутова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Анна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Евгеньевна</w:t>
            </w:r>
          </w:p>
        </w:tc>
        <w:tc>
          <w:tcPr>
            <w:tcW w:w="3958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рисунка, живописи, композиции и ДПК МБОУ ДОД </w:t>
            </w:r>
          </w:p>
          <w:p w:rsidR="00531AF2" w:rsidRPr="000F4B9C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«ДХШ № 1»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42.</w:t>
            </w:r>
          </w:p>
        </w:tc>
        <w:tc>
          <w:tcPr>
            <w:tcW w:w="2357" w:type="dxa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Зубкова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Ксения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Михайловна</w:t>
            </w:r>
          </w:p>
        </w:tc>
        <w:tc>
          <w:tcPr>
            <w:tcW w:w="3958" w:type="dxa"/>
          </w:tcPr>
          <w:p w:rsidR="00531AF2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рисунка, живописи, композиции, ДПИ, истории искусств, скульптуры МБОУ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«ДХШ № 3» </w:t>
            </w:r>
          </w:p>
          <w:p w:rsidR="00531AF2" w:rsidRPr="000F4B9C" w:rsidRDefault="00531AF2" w:rsidP="00A66C3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43.</w:t>
            </w:r>
          </w:p>
        </w:tc>
        <w:tc>
          <w:tcPr>
            <w:tcW w:w="2357" w:type="dxa"/>
          </w:tcPr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Марухина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Валерия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Романовна </w:t>
            </w:r>
          </w:p>
        </w:tc>
        <w:tc>
          <w:tcPr>
            <w:tcW w:w="3958" w:type="dxa"/>
          </w:tcPr>
          <w:p w:rsidR="00531AF2" w:rsidRPr="000F4B9C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рисунка, живописи, основ дизайна, истории искусств, ДПИ </w:t>
            </w:r>
          </w:p>
          <w:p w:rsidR="00531AF2" w:rsidRPr="000F4B9C" w:rsidRDefault="00531AF2" w:rsidP="006D12D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«ДХШ № 7» г. Казань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954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44.</w:t>
            </w:r>
          </w:p>
        </w:tc>
        <w:tc>
          <w:tcPr>
            <w:tcW w:w="2357" w:type="dxa"/>
          </w:tcPr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Мухитова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Алина</w:t>
            </w:r>
          </w:p>
          <w:p w:rsidR="00531AF2" w:rsidRPr="000F4B9C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Талгатовна</w:t>
            </w:r>
          </w:p>
        </w:tc>
        <w:tc>
          <w:tcPr>
            <w:tcW w:w="3958" w:type="dxa"/>
          </w:tcPr>
          <w:p w:rsidR="00531AF2" w:rsidRPr="000F4B9C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рисунка, живописи, основ дизайна, истории искусств, ДПИ </w:t>
            </w:r>
          </w:p>
          <w:p w:rsidR="00531AF2" w:rsidRPr="000F4B9C" w:rsidRDefault="00531AF2" w:rsidP="007140B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«ДХШ № 7»  г. Казань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705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Чижевская 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Ольга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Анатольевна </w:t>
            </w:r>
          </w:p>
        </w:tc>
        <w:tc>
          <w:tcPr>
            <w:tcW w:w="3958" w:type="dxa"/>
          </w:tcPr>
          <w:p w:rsidR="00531AF2" w:rsidRPr="000F4B9C" w:rsidRDefault="00531AF2" w:rsidP="00064F8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ГАОУ СПО РТ «Казанское хореографическое училище» (техникум)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Ахметзянов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Руслан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Нургаязович</w:t>
            </w:r>
          </w:p>
        </w:tc>
        <w:tc>
          <w:tcPr>
            <w:tcW w:w="3958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Преподаватель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006E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техники безопасности</w:t>
            </w:r>
            <w:r w:rsidRPr="000F4B9C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ГБПОУ СПО «Казанский техникум народных художественных промыслов»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Касимова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Гузель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Равилевна</w:t>
            </w:r>
          </w:p>
        </w:tc>
        <w:tc>
          <w:tcPr>
            <w:tcW w:w="3958" w:type="dxa"/>
          </w:tcPr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 физической культуре ГБПОУ «Казанский техникум народных художественных промыслов»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Мифтахов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Ильмир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Нухович</w:t>
            </w:r>
          </w:p>
        </w:tc>
        <w:tc>
          <w:tcPr>
            <w:tcW w:w="3958" w:type="dxa"/>
          </w:tcPr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ГБПОУ СПО «Казанский техникум народных художественных промыслов»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Сорокина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Татьяна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Петровна</w:t>
            </w:r>
          </w:p>
        </w:tc>
        <w:tc>
          <w:tcPr>
            <w:tcW w:w="3958" w:type="dxa"/>
          </w:tcPr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Преподаватель-мастер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ГБПОУ СПО «Казанский техникум народных художественных промыслов»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A8781C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A8781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</w:t>
            </w:r>
            <w:r w:rsidRPr="00A8781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A8781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8781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Дзенчарская </w:t>
            </w:r>
          </w:p>
          <w:p w:rsidR="00531AF2" w:rsidRPr="00A8781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8781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Ангелина</w:t>
            </w:r>
          </w:p>
          <w:p w:rsidR="00531AF2" w:rsidRPr="00A8781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8781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Львовна</w:t>
            </w:r>
          </w:p>
        </w:tc>
        <w:tc>
          <w:tcPr>
            <w:tcW w:w="3958" w:type="dxa"/>
          </w:tcPr>
          <w:p w:rsidR="00531AF2" w:rsidRPr="00A83CA4" w:rsidRDefault="00531AF2" w:rsidP="00A66C3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8781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A8781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ГАОУ СПО РТ «Казанское театральное училище»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(техникум) </w:t>
            </w:r>
            <w:r w:rsidRPr="00A8781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</w:tc>
        <w:tc>
          <w:tcPr>
            <w:tcW w:w="3432" w:type="dxa"/>
            <w:gridSpan w:val="2"/>
          </w:tcPr>
          <w:p w:rsidR="00531AF2" w:rsidRPr="00A8781C" w:rsidRDefault="00531AF2" w:rsidP="00A66C3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Хайбуллина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Адила</w:t>
            </w:r>
          </w:p>
          <w:p w:rsidR="00531AF2" w:rsidRPr="000F4B9C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Ильгизовна</w:t>
            </w:r>
          </w:p>
        </w:tc>
        <w:tc>
          <w:tcPr>
            <w:tcW w:w="3958" w:type="dxa"/>
          </w:tcPr>
          <w:p w:rsidR="00531AF2" w:rsidRPr="000F4B9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истории эстрады ГАОУ СПО РТ «Казанское театральное училище»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(техникум)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Карасева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Вера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Владимировна</w:t>
            </w:r>
          </w:p>
        </w:tc>
        <w:tc>
          <w:tcPr>
            <w:tcW w:w="3958" w:type="dxa"/>
          </w:tcPr>
          <w:p w:rsidR="00531AF2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теоретических дисциплин ГАОУ СПО РТ «Казанское художественное училище </w:t>
            </w:r>
          </w:p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Н.И. Фешина» (техникум)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Садыков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Рустем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Рашидович </w:t>
            </w:r>
          </w:p>
        </w:tc>
        <w:tc>
          <w:tcPr>
            <w:tcW w:w="3958" w:type="dxa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профессиональных дисциплин ГАОУ СПО РТ «Казанское художественное училище </w:t>
            </w:r>
          </w:p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Н.И. Фешина» (техникум)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Терехин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Владислав</w:t>
            </w:r>
          </w:p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Владимирович</w:t>
            </w:r>
          </w:p>
        </w:tc>
        <w:tc>
          <w:tcPr>
            <w:tcW w:w="3958" w:type="dxa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профессиональных дисциплин ГАОУ СПО РТ «Казанское художественное училище </w:t>
            </w:r>
          </w:p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Н.И. Фешина» (техникум)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A8781C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A8781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55.</w:t>
            </w:r>
          </w:p>
        </w:tc>
        <w:tc>
          <w:tcPr>
            <w:tcW w:w="2357" w:type="dxa"/>
          </w:tcPr>
          <w:p w:rsidR="00531AF2" w:rsidRPr="00A8781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8781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Гилязутдинова</w:t>
            </w:r>
          </w:p>
          <w:p w:rsidR="00531AF2" w:rsidRPr="00A8781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8781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Татьяна</w:t>
            </w:r>
          </w:p>
          <w:p w:rsidR="00531AF2" w:rsidRPr="00A8781C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8781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Салиховна</w:t>
            </w:r>
          </w:p>
        </w:tc>
        <w:tc>
          <w:tcPr>
            <w:tcW w:w="3958" w:type="dxa"/>
          </w:tcPr>
          <w:p w:rsidR="00531AF2" w:rsidRPr="00A8781C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8781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A8781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ГАОУ СПО РТ «Казанский музыкальный колледж </w:t>
            </w:r>
          </w:p>
          <w:p w:rsidR="00531AF2" w:rsidRPr="00A8781C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8781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И.В. Аухадеева» г. Казань</w:t>
            </w:r>
          </w:p>
        </w:tc>
        <w:tc>
          <w:tcPr>
            <w:tcW w:w="3432" w:type="dxa"/>
            <w:gridSpan w:val="2"/>
          </w:tcPr>
          <w:p w:rsidR="00531AF2" w:rsidRPr="00A8781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56.</w:t>
            </w:r>
          </w:p>
        </w:tc>
        <w:tc>
          <w:tcPr>
            <w:tcW w:w="2357" w:type="dxa"/>
          </w:tcPr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Ионов</w:t>
            </w:r>
          </w:p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Владимир</w:t>
            </w:r>
          </w:p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Викторович</w:t>
            </w:r>
          </w:p>
        </w:tc>
        <w:tc>
          <w:tcPr>
            <w:tcW w:w="3958" w:type="dxa"/>
          </w:tcPr>
          <w:p w:rsidR="00531AF2" w:rsidRPr="000F4B9C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4A38F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4A38F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дирижирования</w:t>
            </w:r>
            <w:r w:rsidRPr="000F4B9C"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ГАОУ СПО РТ «Казанский музыкальный колледж им. И.В. Аухадеева»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57.</w:t>
            </w:r>
          </w:p>
        </w:tc>
        <w:tc>
          <w:tcPr>
            <w:tcW w:w="2357" w:type="dxa"/>
          </w:tcPr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Зиангирова</w:t>
            </w:r>
          </w:p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Гульназ</w:t>
            </w:r>
          </w:p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Назимовна</w:t>
            </w:r>
          </w:p>
        </w:tc>
        <w:tc>
          <w:tcPr>
            <w:tcW w:w="3958" w:type="dxa"/>
          </w:tcPr>
          <w:p w:rsidR="00531AF2" w:rsidRPr="000F4B9C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теоретических дисциплин ГАОУ СПО РТ «Казанский музыкальный колледж им. И.В. Аухадеева»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58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Сакмаров</w:t>
            </w:r>
          </w:p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Евгений</w:t>
            </w:r>
          </w:p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Алексеевич</w:t>
            </w:r>
          </w:p>
        </w:tc>
        <w:tc>
          <w:tcPr>
            <w:tcW w:w="3958" w:type="dxa"/>
          </w:tcPr>
          <w:p w:rsidR="00531AF2" w:rsidRPr="000F4B9C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аккордеона ГАОУСПО РТ «Казанский музыкальный колледж </w:t>
            </w:r>
          </w:p>
          <w:p w:rsidR="00531AF2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И.В. Аухадеева»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  <w:p w:rsidR="00531AF2" w:rsidRPr="000F4B9C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32" w:type="dxa"/>
            <w:gridSpan w:val="2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357" w:type="dxa"/>
          </w:tcPr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Трофимова</w:t>
            </w:r>
          </w:p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Ирина</w:t>
            </w:r>
          </w:p>
          <w:p w:rsidR="00531AF2" w:rsidRPr="000F4B9C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Анатольевна </w:t>
            </w:r>
          </w:p>
        </w:tc>
        <w:tc>
          <w:tcPr>
            <w:tcW w:w="3958" w:type="dxa"/>
          </w:tcPr>
          <w:p w:rsidR="00531AF2" w:rsidRPr="000F4B9C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основ педагогики ГАОУ СПО РТ «Казанский музыкальный колледж</w:t>
            </w:r>
          </w:p>
          <w:p w:rsidR="00531AF2" w:rsidRPr="000F4B9C" w:rsidRDefault="00531AF2" w:rsidP="00A66C3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им. И.В. Аухадеева»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Казань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C87ADF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Кайбицкий муниципальный район РТ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Зиганшина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Гульнар </w:t>
            </w:r>
          </w:p>
          <w:p w:rsidR="00531AF2" w:rsidRPr="000F4B9C" w:rsidRDefault="00531AF2" w:rsidP="00C87AD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Дамировна</w:t>
            </w:r>
          </w:p>
        </w:tc>
        <w:tc>
          <w:tcPr>
            <w:tcW w:w="3958" w:type="dxa"/>
          </w:tcPr>
          <w:p w:rsidR="00531AF2" w:rsidRPr="000F4B9C" w:rsidRDefault="00531AF2" w:rsidP="00A66C3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оретических дисциплин  МБУ ДО «Кайбицкая Д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ШИ» Кайбицкий муниципальный район РТ, с. Кайбицы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Кукморский  муниципальный район РТ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Гумарова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Эльмира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Габдрашитовна</w:t>
            </w:r>
          </w:p>
        </w:tc>
        <w:tc>
          <w:tcPr>
            <w:tcW w:w="3958" w:type="dxa"/>
          </w:tcPr>
          <w:p w:rsidR="00531AF2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скрипки МБОУ ДОД </w:t>
            </w:r>
          </w:p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«К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укморская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ДШИ» Кукморский муниципальный район РТ, пгт. Кукмор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Лаишевский муниципальный район РТ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Васильева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Светлана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баяна МБУ ДО «ДШИ» Лаишевский муниципальный район РТ,</w:t>
            </w:r>
          </w:p>
          <w:p w:rsidR="00531AF2" w:rsidRPr="000F4B9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Лаишево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Волкова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Татьяна 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Pr="000F4B9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аяна МБУ ДО «ДШИ» </w:t>
            </w:r>
          </w:p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Лаишевский муниципальный район РТ,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Лаишево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357" w:type="dxa"/>
          </w:tcPr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Миронов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Борис</w:t>
            </w:r>
          </w:p>
          <w:p w:rsidR="00531AF2" w:rsidRPr="000F4B9C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Борисович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баяна и гитары МБОУ ДОД «ДШИ» Лаишевский муниципальный район РТ, г. Лаишево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Морина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Марина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Валерьевна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МБУ ДО «ДШИ» Лаишевский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Лаишево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Сулейманов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Эльмир 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Искендерович 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хореографии МБУ ДО «ДШИ» Лаишевский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Лаишево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Сулейманова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Гульнара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Альбертовна </w:t>
            </w:r>
          </w:p>
        </w:tc>
        <w:tc>
          <w:tcPr>
            <w:tcW w:w="3958" w:type="dxa"/>
          </w:tcPr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хореографии МБУ ДО «ДШИ» Лаишевский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Лаишево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357" w:type="dxa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Федосеева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Анастасия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вокально-хоровых дисциплин МБУ ДО «ДШИ» </w:t>
            </w:r>
          </w:p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Лаишевский муниципальный район РТ,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Лаишево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Лениногорский муниципальный район РТ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Акопян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Гюльнара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Арутюновна</w:t>
            </w:r>
          </w:p>
        </w:tc>
        <w:tc>
          <w:tcPr>
            <w:tcW w:w="3958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рисунка, живописи, композиции, лепки МБО ДО </w:t>
            </w:r>
          </w:p>
          <w:p w:rsidR="00531AF2" w:rsidRPr="000F4B9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ениногорская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ДХШ </w:t>
            </w:r>
          </w:p>
          <w:p w:rsidR="00531AF2" w:rsidRPr="000F4B9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М.Х. Хаертдинова» Лениногорский муниципальный район РТ,  г. Лениногорск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6827CA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Мамадышский муниципальный район РТ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Король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Елизавета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Павловна </w:t>
            </w:r>
          </w:p>
        </w:tc>
        <w:tc>
          <w:tcPr>
            <w:tcW w:w="3958" w:type="dxa"/>
          </w:tcPr>
          <w:p w:rsidR="00531AF2" w:rsidRPr="000F4B9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«ДШИ </w:t>
            </w:r>
          </w:p>
          <w:p w:rsidR="00531AF2" w:rsidRPr="000F4B9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комп. Яруллиных» Мамадышский муниципальный район РТ,</w:t>
            </w: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Мамадыш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Менделеевский муниципальный район РТ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Замятина 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Олеся</w:t>
            </w:r>
          </w:p>
          <w:p w:rsidR="00531AF2" w:rsidRPr="000F4B9C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Николаевна</w:t>
            </w:r>
          </w:p>
        </w:tc>
        <w:tc>
          <w:tcPr>
            <w:tcW w:w="3958" w:type="dxa"/>
          </w:tcPr>
          <w:p w:rsidR="00531AF2" w:rsidRPr="000F4B9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скрипки МБУ ДОД «ДШИ» Менделеевский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Менделеевск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Муслюмовский муниципальный район РТ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357" w:type="dxa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Галиева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Эльмира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Давзятовна</w:t>
            </w:r>
          </w:p>
        </w:tc>
        <w:tc>
          <w:tcPr>
            <w:tcW w:w="3958" w:type="dxa"/>
          </w:tcPr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художественного отделения МБОУ ДОД «М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услюмовская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ДШИ» Муслюмовский муниципальный район РТ,  с. Муслюмово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637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357" w:type="dxa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Нуруллина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Ольга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Станиславовна</w:t>
            </w:r>
          </w:p>
        </w:tc>
        <w:tc>
          <w:tcPr>
            <w:tcW w:w="3958" w:type="dxa"/>
          </w:tcPr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хореографического</w:t>
            </w:r>
          </w:p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отделения МБОУ ДОД «М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услюмовская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ДШИ» Муслюмовский муниципальный район РТ, с. Муслюмово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Набережночелнинский муниципальный район РТ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Кукаркина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Юлия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Владимировна </w:t>
            </w:r>
          </w:p>
        </w:tc>
        <w:tc>
          <w:tcPr>
            <w:tcW w:w="3958" w:type="dxa"/>
          </w:tcPr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Преподаватель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хорового пения </w:t>
            </w:r>
          </w:p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 «ДМШ № 1» </w:t>
            </w:r>
          </w:p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537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Биняева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Равиля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Валиевна</w:t>
            </w:r>
          </w:p>
        </w:tc>
        <w:tc>
          <w:tcPr>
            <w:tcW w:w="3958" w:type="dxa"/>
          </w:tcPr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«ДМШ № 2»  </w:t>
            </w:r>
          </w:p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Гребцова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Наталья 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Геннадьевна </w:t>
            </w:r>
          </w:p>
        </w:tc>
        <w:tc>
          <w:tcPr>
            <w:tcW w:w="3958" w:type="dxa"/>
          </w:tcPr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«ДМШ № 2»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Шафигуллина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Загфран 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Мазхатовна </w:t>
            </w:r>
          </w:p>
        </w:tc>
        <w:tc>
          <w:tcPr>
            <w:tcW w:w="3958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«ДМШ № 2» 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Балдина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Светлана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Владимировна </w:t>
            </w:r>
          </w:p>
        </w:tc>
        <w:tc>
          <w:tcPr>
            <w:tcW w:w="3958" w:type="dxa"/>
          </w:tcPr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виолончели </w:t>
            </w:r>
          </w:p>
          <w:p w:rsidR="00531AF2" w:rsidRPr="000F4B9C" w:rsidRDefault="00531AF2" w:rsidP="004A38F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«ДМШ № 3» 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Газизова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Марина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Андреевна</w:t>
            </w:r>
          </w:p>
        </w:tc>
        <w:tc>
          <w:tcPr>
            <w:tcW w:w="3958" w:type="dxa"/>
          </w:tcPr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</w:p>
          <w:p w:rsidR="00531AF2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 «ДМШ № 3» Набережночелнинский муниципальный район РТ, г. Набережные Челны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Урукова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Наталья 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Геннадьевна </w:t>
            </w:r>
          </w:p>
        </w:tc>
        <w:tc>
          <w:tcPr>
            <w:tcW w:w="3958" w:type="dxa"/>
          </w:tcPr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</w:p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 «ДМШ № 3»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Ахметшина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Алина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Ильясовна </w:t>
            </w:r>
          </w:p>
        </w:tc>
        <w:tc>
          <w:tcPr>
            <w:tcW w:w="3958" w:type="dxa"/>
          </w:tcPr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вокала </w:t>
            </w:r>
          </w:p>
          <w:p w:rsidR="00531AF2" w:rsidRPr="000F4B9C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«ДМШ № 4»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Миназтдинова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Альбина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Аухатовна</w:t>
            </w:r>
          </w:p>
        </w:tc>
        <w:tc>
          <w:tcPr>
            <w:tcW w:w="3958" w:type="dxa"/>
          </w:tcPr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</w:p>
          <w:p w:rsidR="00531AF2" w:rsidRPr="000F4B9C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скрипки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«ДМШ № 4»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Ханнанова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Виктория 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Богдановна</w:t>
            </w:r>
          </w:p>
        </w:tc>
        <w:tc>
          <w:tcPr>
            <w:tcW w:w="3958" w:type="dxa"/>
          </w:tcPr>
          <w:p w:rsidR="00531AF2" w:rsidRPr="000F4B9C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</w:p>
          <w:p w:rsidR="00531AF2" w:rsidRPr="000F4B9C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 «ДМШ № 4» 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Кошечкина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Мария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Николаевна </w:t>
            </w:r>
          </w:p>
        </w:tc>
        <w:tc>
          <w:tcPr>
            <w:tcW w:w="3958" w:type="dxa"/>
          </w:tcPr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</w:p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МАОУ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ДОД  «ДМШ № 5»</w:t>
            </w:r>
          </w:p>
          <w:p w:rsidR="00531AF2" w:rsidRPr="000F4B9C" w:rsidRDefault="00531AF2" w:rsidP="007951F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Димитриева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Нина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теоретических дисциплин </w:t>
            </w:r>
          </w:p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ДОД </w:t>
            </w:r>
          </w:p>
          <w:p w:rsidR="00531AF2" w:rsidRPr="000F4B9C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6 им. С. Сайдашева»  </w:t>
            </w:r>
          </w:p>
          <w:p w:rsidR="00531AF2" w:rsidRPr="000F4B9C" w:rsidRDefault="00531AF2" w:rsidP="00E83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Левша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Эльмира 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Миндфаковна </w:t>
            </w:r>
          </w:p>
        </w:tc>
        <w:tc>
          <w:tcPr>
            <w:tcW w:w="3958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домры МАОУ ДОД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6 им. С. Сайдашева» </w:t>
            </w:r>
          </w:p>
          <w:p w:rsidR="00531AF2" w:rsidRPr="000F4B9C" w:rsidRDefault="00531AF2" w:rsidP="004A38F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Паскичева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Диана</w:t>
            </w:r>
          </w:p>
          <w:p w:rsidR="00531AF2" w:rsidRPr="000F4B9C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Станиславовна</w:t>
            </w:r>
          </w:p>
        </w:tc>
        <w:tc>
          <w:tcPr>
            <w:tcW w:w="3958" w:type="dxa"/>
          </w:tcPr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МАОУ ДОД</w:t>
            </w:r>
          </w:p>
          <w:p w:rsidR="00531AF2" w:rsidRPr="000F4B9C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«ДМШ № 6 им. С. Сайдашева» </w:t>
            </w:r>
          </w:p>
          <w:p w:rsidR="00531AF2" w:rsidRPr="000F4B9C" w:rsidRDefault="00531AF2" w:rsidP="00E83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Шамсутдинов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Ренат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Хасетович </w:t>
            </w:r>
          </w:p>
        </w:tc>
        <w:tc>
          <w:tcPr>
            <w:tcW w:w="3958" w:type="dxa"/>
          </w:tcPr>
          <w:p w:rsidR="00531AF2" w:rsidRPr="000F4B9C" w:rsidRDefault="00531AF2" w:rsidP="00E83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истории хореографического искусства МАОУ ДОД «Детская хореографическая школа» 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Ахтямова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Фарида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Рифовна </w:t>
            </w:r>
          </w:p>
        </w:tc>
        <w:tc>
          <w:tcPr>
            <w:tcW w:w="3958" w:type="dxa"/>
          </w:tcPr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«ДШТИ» </w:t>
            </w:r>
          </w:p>
          <w:p w:rsidR="00531AF2" w:rsidRPr="000F4B9C" w:rsidRDefault="00531AF2" w:rsidP="00A83C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Прудникова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Вероника</w:t>
            </w:r>
          </w:p>
          <w:p w:rsidR="00531AF2" w:rsidRPr="000F4B9C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Владимировна </w:t>
            </w:r>
          </w:p>
        </w:tc>
        <w:tc>
          <w:tcPr>
            <w:tcW w:w="3958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сценического движения </w:t>
            </w:r>
          </w:p>
          <w:p w:rsidR="00531AF2" w:rsidRPr="000F4B9C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«ДШТИ» </w:t>
            </w:r>
          </w:p>
          <w:p w:rsidR="00531AF2" w:rsidRPr="000F4B9C" w:rsidRDefault="00531AF2" w:rsidP="00E83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555AF7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555AF7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18.</w:t>
            </w:r>
          </w:p>
        </w:tc>
        <w:tc>
          <w:tcPr>
            <w:tcW w:w="2426" w:type="dxa"/>
            <w:gridSpan w:val="3"/>
          </w:tcPr>
          <w:p w:rsidR="00531AF2" w:rsidRPr="00555AF7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Хабибуллина</w:t>
            </w:r>
          </w:p>
          <w:p w:rsidR="00531AF2" w:rsidRPr="00555AF7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Лаля</w:t>
            </w:r>
          </w:p>
          <w:p w:rsidR="00531AF2" w:rsidRPr="00555AF7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Имамразиевна </w:t>
            </w:r>
          </w:p>
        </w:tc>
        <w:tc>
          <w:tcPr>
            <w:tcW w:w="3958" w:type="dxa"/>
          </w:tcPr>
          <w:p w:rsidR="00531AF2" w:rsidRPr="00555AF7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555A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актерского мастерства и сценической речи МАОУДОД «ДШТИ» </w:t>
            </w:r>
          </w:p>
          <w:p w:rsidR="00531AF2" w:rsidRPr="00555AF7" w:rsidRDefault="00531AF2" w:rsidP="004A38F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432" w:type="dxa"/>
            <w:gridSpan w:val="2"/>
          </w:tcPr>
          <w:p w:rsidR="00531AF2" w:rsidRPr="00555AF7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Нижнекамский муниципальный район РТ</w:t>
            </w:r>
          </w:p>
        </w:tc>
      </w:tr>
      <w:tr w:rsidR="00531AF2" w:rsidRPr="00555AF7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555AF7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555AF7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Брызжеева</w:t>
            </w:r>
          </w:p>
          <w:p w:rsidR="00531AF2" w:rsidRPr="00555AF7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Ирина</w:t>
            </w:r>
          </w:p>
          <w:p w:rsidR="00531AF2" w:rsidRPr="00555AF7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Павловна </w:t>
            </w:r>
          </w:p>
        </w:tc>
        <w:tc>
          <w:tcPr>
            <w:tcW w:w="3958" w:type="dxa"/>
          </w:tcPr>
          <w:p w:rsidR="00531AF2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555A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МБОУ ДОД </w:t>
            </w:r>
          </w:p>
          <w:p w:rsidR="00531AF2" w:rsidRPr="00555AF7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1» Нижнекамский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555AF7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Бурмистрова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Лариса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Кузьминична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958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1»Нижнекамский муниципальный район РТ, г. Нижнекамск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Гребенщикова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Pr="000F4B9C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баяна, аккордеона </w:t>
            </w: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</w:t>
            </w: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онцертмейстер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1» Нижнекамский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Кирюшкина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Юлия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</w:p>
          <w:p w:rsidR="00531AF2" w:rsidRPr="000F4B9C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 «ДМШ № 2»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Нижнекамский муниципальный район РТ, г. Нижнекамск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Якушева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Лилия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Георгиевна </w:t>
            </w:r>
          </w:p>
        </w:tc>
        <w:tc>
          <w:tcPr>
            <w:tcW w:w="3958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«ДМШ № 2» Нижнекамский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Билалова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Алсу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Камиловна</w:t>
            </w:r>
          </w:p>
        </w:tc>
        <w:tc>
          <w:tcPr>
            <w:tcW w:w="3958" w:type="dxa"/>
          </w:tcPr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МБОУ ДОД «ДШИ «Созвездие» Нижнекамский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Яковлева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Нэлли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Валентиновна </w:t>
            </w:r>
          </w:p>
        </w:tc>
        <w:tc>
          <w:tcPr>
            <w:tcW w:w="3958" w:type="dxa"/>
          </w:tcPr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МБОУ ДОД «ДШИ «Созвездие» Нижнекамский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Зеленцова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Наталья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Игоревна</w:t>
            </w:r>
          </w:p>
        </w:tc>
        <w:tc>
          <w:tcPr>
            <w:tcW w:w="3958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МБОУ ДОД </w:t>
            </w:r>
          </w:p>
          <w:p w:rsidR="00531AF2" w:rsidRPr="000F4B9C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4» Нижнекамский 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Фарукшина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Лилия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Азгаровна</w:t>
            </w:r>
          </w:p>
        </w:tc>
        <w:tc>
          <w:tcPr>
            <w:tcW w:w="3958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МБОУ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«ДМШ № 4» Нижнекамский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Нижнекамск </w:t>
            </w:r>
          </w:p>
        </w:tc>
        <w:tc>
          <w:tcPr>
            <w:tcW w:w="3432" w:type="dxa"/>
            <w:gridSpan w:val="2"/>
          </w:tcPr>
          <w:p w:rsidR="00531AF2" w:rsidRPr="00A66C3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Черных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Ляйля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Камилевна</w:t>
            </w:r>
          </w:p>
        </w:tc>
        <w:tc>
          <w:tcPr>
            <w:tcW w:w="3958" w:type="dxa"/>
          </w:tcPr>
          <w:p w:rsidR="00531AF2" w:rsidRPr="000F4B9C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скрипки и вокала МБОУ ДОД «ДМШ № 4» Нижнекамский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Волкова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Ивановна </w:t>
            </w:r>
          </w:p>
        </w:tc>
        <w:tc>
          <w:tcPr>
            <w:tcW w:w="3958" w:type="dxa"/>
          </w:tcPr>
          <w:p w:rsidR="00531AF2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фортепиано, </w:t>
            </w:r>
          </w:p>
          <w:p w:rsidR="00531AF2" w:rsidRPr="000F4B9C" w:rsidRDefault="00531AF2" w:rsidP="00A66C3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МБОУ ДОД «ДМШ № 6» Нижнекамск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ий муниципальный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Данилова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Юлия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Михаловна </w:t>
            </w:r>
          </w:p>
        </w:tc>
        <w:tc>
          <w:tcPr>
            <w:tcW w:w="3958" w:type="dxa"/>
          </w:tcPr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«ДМШ № 6» Нижнекамский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555AF7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555AF7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426" w:type="dxa"/>
            <w:gridSpan w:val="3"/>
          </w:tcPr>
          <w:p w:rsidR="00531AF2" w:rsidRPr="00555AF7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Кудрявцева</w:t>
            </w:r>
          </w:p>
          <w:p w:rsidR="00531AF2" w:rsidRPr="00555AF7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Юлия</w:t>
            </w:r>
          </w:p>
          <w:p w:rsidR="00531AF2" w:rsidRPr="00555AF7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Евгеньевна</w:t>
            </w:r>
          </w:p>
        </w:tc>
        <w:tc>
          <w:tcPr>
            <w:tcW w:w="3958" w:type="dxa"/>
          </w:tcPr>
          <w:p w:rsidR="00531AF2" w:rsidRPr="00555AF7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555A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</w:t>
            </w:r>
          </w:p>
          <w:p w:rsidR="00531AF2" w:rsidRPr="00555AF7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55AF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«ДМШ № 6» Нижнекамский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555AF7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Сайфутдинова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Тазкира</w:t>
            </w:r>
          </w:p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Гильфановна</w:t>
            </w:r>
          </w:p>
        </w:tc>
        <w:tc>
          <w:tcPr>
            <w:tcW w:w="3958" w:type="dxa"/>
          </w:tcPr>
          <w:p w:rsidR="00531AF2" w:rsidRPr="000F4B9C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вокала МБОУ ДОД «ДМШ № 6» Нижнекамский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Гилязова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Венера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Анасовна</w:t>
            </w:r>
          </w:p>
        </w:tc>
        <w:tc>
          <w:tcPr>
            <w:tcW w:w="3958" w:type="dxa"/>
          </w:tcPr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ИЗО МАОУ ДОД </w:t>
            </w:r>
          </w:p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«ДХШ № 1»  Нижнекамский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Ежова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Елена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Викторовна</w:t>
            </w:r>
          </w:p>
        </w:tc>
        <w:tc>
          <w:tcPr>
            <w:tcW w:w="3958" w:type="dxa"/>
          </w:tcPr>
          <w:p w:rsidR="00531AF2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ИЗО МАОУ ДОД</w:t>
            </w:r>
          </w:p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«ДХШ № 1» Нижнекамский муниципальный район РТ, г. Нижнекамск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351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Выборнова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Зухра</w:t>
            </w:r>
          </w:p>
          <w:p w:rsidR="00531AF2" w:rsidRPr="000F4B9C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Зуфаровна </w:t>
            </w:r>
          </w:p>
        </w:tc>
        <w:tc>
          <w:tcPr>
            <w:tcW w:w="3958" w:type="dxa"/>
          </w:tcPr>
          <w:p w:rsidR="00531AF2" w:rsidRPr="000F4B9C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вокала МБВУ ДОД «ЦДТ» Нижнекамский муниципальный район РТ, г. Нижнекамск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Новошешминский муниципальный район РТ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Леонова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Лейсан 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Ирековна </w:t>
            </w:r>
          </w:p>
        </w:tc>
        <w:tc>
          <w:tcPr>
            <w:tcW w:w="395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художественного отделения МБОУ ДОД «Новошешминская ДШИ» Новошешминский муниципальный район РТ, с. Новошешминск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Рамазанова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Гелюся 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Минхарисовна </w:t>
            </w:r>
          </w:p>
        </w:tc>
        <w:tc>
          <w:tcPr>
            <w:tcW w:w="395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художественного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отделения МБОУ ДОД «Новошешминская ДШИ» Новошешминский муниципальный район РТ, с. Новошешминск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Слимова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Ирина</w:t>
            </w:r>
          </w:p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Михайловна</w:t>
            </w:r>
          </w:p>
        </w:tc>
        <w:tc>
          <w:tcPr>
            <w:tcW w:w="3958" w:type="dxa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сольного пения МБОУ ДОД «Новошешминская ДШИ» </w:t>
            </w:r>
          </w:p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Новошешминский муниципальный район РТ, с. Новошешминск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Нурлатский муниципальный район РТ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Зайдуллина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Эльвира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Равиловна</w:t>
            </w:r>
          </w:p>
        </w:tc>
        <w:tc>
          <w:tcPr>
            <w:tcW w:w="3958" w:type="dxa"/>
          </w:tcPr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хорового пения</w:t>
            </w:r>
          </w:p>
          <w:p w:rsidR="00531AF2" w:rsidRDefault="00531AF2" w:rsidP="001075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МБОУ ДОД «Н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урлатская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ДШИ» Нурлатский муниципальный район РТ,</w:t>
            </w:r>
          </w:p>
          <w:p w:rsidR="00531AF2" w:rsidRPr="000F4B9C" w:rsidRDefault="00531AF2" w:rsidP="001075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Нурлат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Рамазанов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Сергей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Шамильевич</w:t>
            </w:r>
          </w:p>
        </w:tc>
        <w:tc>
          <w:tcPr>
            <w:tcW w:w="3958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баяна, гитары, </w:t>
            </w:r>
          </w:p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МБОУ ДОД «Н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урлатская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ДШИ» Нурлатский муниципальный район РТ, г. Нурлат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Хворостьева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Надежда</w:t>
            </w:r>
          </w:p>
          <w:p w:rsidR="00531AF2" w:rsidRPr="000F4B9C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Николаевна </w:t>
            </w:r>
          </w:p>
        </w:tc>
        <w:tc>
          <w:tcPr>
            <w:tcW w:w="3958" w:type="dxa"/>
          </w:tcPr>
          <w:p w:rsidR="00531AF2" w:rsidRPr="000F4B9C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хореографического отделения «Н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урлатская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ДШИ» Нурлатский муниципальный район РТ, г. Нурлат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E83E6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Пестречинский муниципальный район РТ, с. Пестрецы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Моисеева</w:t>
            </w:r>
          </w:p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Ирина</w:t>
            </w:r>
          </w:p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Николаевна</w:t>
            </w:r>
          </w:p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958" w:type="dxa"/>
          </w:tcPr>
          <w:p w:rsidR="00531AF2" w:rsidRPr="000F4B9C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хореографии</w:t>
            </w:r>
          </w:p>
          <w:p w:rsidR="00531AF2" w:rsidRPr="000F4B9C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 «ДШИ»</w:t>
            </w:r>
          </w:p>
          <w:p w:rsidR="00531AF2" w:rsidRPr="000F4B9C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Пестречинский муниципальный район РТ, с. Пестрецы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Сабинский муниципальный район РТ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Хафизова</w:t>
            </w:r>
          </w:p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Чулпан</w:t>
            </w:r>
          </w:p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Фанисовна</w:t>
            </w:r>
          </w:p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958" w:type="dxa"/>
          </w:tcPr>
          <w:p w:rsidR="00531AF2" w:rsidRPr="000F4B9C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</w:t>
            </w:r>
          </w:p>
          <w:p w:rsidR="00531AF2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«Сабинская ДШИ </w:t>
            </w:r>
          </w:p>
          <w:p w:rsidR="00531AF2" w:rsidRPr="000F4B9C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им. Хуснуллы и Аллагияр Валиуллиных»</w:t>
            </w:r>
          </w:p>
          <w:p w:rsidR="00531AF2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Сабинский муниципальный район РТ, </w:t>
            </w:r>
          </w:p>
          <w:p w:rsidR="00531AF2" w:rsidRPr="000F4B9C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пгт Б.Сабы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Шайхова</w:t>
            </w:r>
          </w:p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Тамара </w:t>
            </w:r>
          </w:p>
          <w:p w:rsidR="00531AF2" w:rsidRPr="000F4B9C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Сергеевна</w:t>
            </w:r>
          </w:p>
        </w:tc>
        <w:tc>
          <w:tcPr>
            <w:tcW w:w="3958" w:type="dxa"/>
          </w:tcPr>
          <w:p w:rsidR="00531AF2" w:rsidRPr="000F4B9C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скрипки МБОУ ДОД «Сабинская ДШИ им. Х.и А. Валиуллиных» Сабинский муниципальный район РТ, с. Шемордан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Сармановский муниципальный район РТ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83" w:type="dxa"/>
            <w:gridSpan w:val="2"/>
          </w:tcPr>
          <w:p w:rsidR="00531AF2" w:rsidRPr="000F4B9C" w:rsidRDefault="00531AF2" w:rsidP="00B675E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11" w:type="dxa"/>
            <w:gridSpan w:val="2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Зулкарнаева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Альбина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Анасовна</w:t>
            </w:r>
          </w:p>
        </w:tc>
        <w:tc>
          <w:tcPr>
            <w:tcW w:w="3958" w:type="dxa"/>
          </w:tcPr>
          <w:p w:rsidR="00531AF2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хореографии МБОУ ДОД </w:t>
            </w:r>
          </w:p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«Сармановская ДШИ» Сабинский муниципальный район РТ,  пгт Б.Сабы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988"/>
        </w:trPr>
        <w:tc>
          <w:tcPr>
            <w:tcW w:w="583" w:type="dxa"/>
            <w:gridSpan w:val="2"/>
          </w:tcPr>
          <w:p w:rsidR="00531AF2" w:rsidRPr="000F4B9C" w:rsidRDefault="00531AF2" w:rsidP="00B675E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11" w:type="dxa"/>
            <w:gridSpan w:val="2"/>
          </w:tcPr>
          <w:p w:rsidR="00531AF2" w:rsidRPr="000F4B9C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Айфельд</w:t>
            </w:r>
          </w:p>
          <w:p w:rsidR="00531AF2" w:rsidRPr="000F4B9C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Мария</w:t>
            </w:r>
          </w:p>
          <w:p w:rsidR="00531AF2" w:rsidRPr="000F4B9C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58" w:type="dxa"/>
          </w:tcPr>
          <w:p w:rsidR="00531AF2" w:rsidRPr="000F4B9C" w:rsidRDefault="00531AF2" w:rsidP="004F759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фортепиано, теоретических дисциплин МБУДО «Джалильская ДМШ» Сармановский муниципальный район РТ, пгт Джалиль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83" w:type="dxa"/>
            <w:gridSpan w:val="2"/>
          </w:tcPr>
          <w:p w:rsidR="00531AF2" w:rsidRPr="000F4B9C" w:rsidRDefault="00531AF2" w:rsidP="00B675E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11" w:type="dxa"/>
            <w:gridSpan w:val="2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Загитова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Ильвира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Индусовна</w:t>
            </w:r>
          </w:p>
        </w:tc>
        <w:tc>
          <w:tcPr>
            <w:tcW w:w="3958" w:type="dxa"/>
          </w:tcPr>
          <w:p w:rsidR="00531AF2" w:rsidRDefault="00531AF2" w:rsidP="005813C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5813C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6CC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</w:t>
            </w: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МБУДО «Джалильская ДМШ» Сармановский муниципальный район РТ, пгт Джалиль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Спасский муниципальный район РТ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B675E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Ахмадуллина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Гелена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Ирековна</w:t>
            </w:r>
          </w:p>
        </w:tc>
        <w:tc>
          <w:tcPr>
            <w:tcW w:w="3958" w:type="dxa"/>
          </w:tcPr>
          <w:p w:rsidR="00531AF2" w:rsidRPr="000F4B9C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МАОУ ДОД «Болгарская ДШИ» Спасский муниципальный район РТ, г. Болгар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B675E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Бурова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Владлена</w:t>
            </w:r>
          </w:p>
          <w:p w:rsidR="00531AF2" w:rsidRPr="000F4B9C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Борисовна </w:t>
            </w:r>
          </w:p>
        </w:tc>
        <w:tc>
          <w:tcPr>
            <w:tcW w:w="3958" w:type="dxa"/>
          </w:tcPr>
          <w:p w:rsidR="00531AF2" w:rsidRPr="000F4B9C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МАОУ ДОД «Болгарская ДШИ» Спасский муниципальный район РТ, г. Болгар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B675E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Зарипова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Гульгена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Гульгараевна </w:t>
            </w:r>
          </w:p>
        </w:tc>
        <w:tc>
          <w:tcPr>
            <w:tcW w:w="3958" w:type="dxa"/>
          </w:tcPr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хореографии МАОУ ДОД «Болгарская ДШИ» Спасский муниципальный район РТ, г. Болгар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C76CCD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C76CCD" w:rsidRDefault="00531AF2" w:rsidP="00B675E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6CC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6" w:type="dxa"/>
            <w:gridSpan w:val="3"/>
          </w:tcPr>
          <w:p w:rsidR="00531AF2" w:rsidRPr="00C76CCD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6CC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Парамончева</w:t>
            </w:r>
          </w:p>
          <w:p w:rsidR="00531AF2" w:rsidRPr="00C76CCD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6CC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Елена</w:t>
            </w:r>
          </w:p>
          <w:p w:rsidR="00531AF2" w:rsidRPr="00C76CCD" w:rsidRDefault="00531AF2" w:rsidP="000B375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6CC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Вячеславовна</w:t>
            </w:r>
          </w:p>
        </w:tc>
        <w:tc>
          <w:tcPr>
            <w:tcW w:w="3958" w:type="dxa"/>
          </w:tcPr>
          <w:p w:rsidR="00531AF2" w:rsidRPr="00C76CCD" w:rsidRDefault="00531AF2" w:rsidP="000B375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6CC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C76CC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теоретических дисциплин МАОУ ДОД «Болгарская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</w:t>
            </w:r>
            <w:r w:rsidRPr="00C76CC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ШИ» Спасский муниципальный район РТ, г. Болгар </w:t>
            </w:r>
          </w:p>
        </w:tc>
        <w:tc>
          <w:tcPr>
            <w:tcW w:w="3432" w:type="dxa"/>
            <w:gridSpan w:val="2"/>
          </w:tcPr>
          <w:p w:rsidR="00531AF2" w:rsidRPr="00C76CCD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B675E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Пелагеина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Лариса </w:t>
            </w:r>
          </w:p>
          <w:p w:rsidR="00531AF2" w:rsidRPr="000F4B9C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Владимировна </w:t>
            </w:r>
          </w:p>
        </w:tc>
        <w:tc>
          <w:tcPr>
            <w:tcW w:w="3958" w:type="dxa"/>
          </w:tcPr>
          <w:p w:rsidR="00531AF2" w:rsidRPr="000F4B9C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 МАОУ ДОД «Болгарская ДШИ» Спасский  муниципальный район РТ, г. Болгар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Тюлячинский муниципальный район РТ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B675E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Халиуллин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Фидаис</w:t>
            </w:r>
          </w:p>
          <w:p w:rsidR="00531AF2" w:rsidRPr="000F4B9C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Зиннатуллович</w:t>
            </w:r>
          </w:p>
        </w:tc>
        <w:tc>
          <w:tcPr>
            <w:tcW w:w="3958" w:type="dxa"/>
          </w:tcPr>
          <w:p w:rsidR="00531AF2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баяна «ДШИ» Тюлячинский  муниципальный район РТ, </w:t>
            </w:r>
          </w:p>
          <w:p w:rsidR="00531AF2" w:rsidRPr="000F4B9C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с. Тюлячи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A66C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Черемшанский муниципальный район РТ 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Арютина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Альбина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Николаевна </w:t>
            </w:r>
          </w:p>
        </w:tc>
        <w:tc>
          <w:tcPr>
            <w:tcW w:w="3958" w:type="dxa"/>
          </w:tcPr>
          <w:p w:rsidR="00531AF2" w:rsidRPr="000F4B9C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аккордеона</w:t>
            </w:r>
          </w:p>
          <w:p w:rsidR="00531AF2" w:rsidRPr="000F4B9C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</w:p>
          <w:p w:rsidR="00531AF2" w:rsidRPr="000F4B9C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«ДШИ» Черемшанский муниципальный район РТ, с. Черемшан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Гришанина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Ирина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Анатольевна</w:t>
            </w:r>
          </w:p>
        </w:tc>
        <w:tc>
          <w:tcPr>
            <w:tcW w:w="3958" w:type="dxa"/>
          </w:tcPr>
          <w:p w:rsidR="00531AF2" w:rsidRPr="000F4B9C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хореографии МБОУ ДОД «ДШИ» Черемшанский муниципальный район РТ, с. Черемшан 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Федотова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Размзия</w:t>
            </w:r>
          </w:p>
          <w:p w:rsidR="00531AF2" w:rsidRPr="000F4B9C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Фаритовна </w:t>
            </w:r>
          </w:p>
        </w:tc>
        <w:tc>
          <w:tcPr>
            <w:tcW w:w="3958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ДОД «ДШИ» Черемшанский муниципальный район РТ, </w:t>
            </w:r>
          </w:p>
          <w:p w:rsidR="00531AF2" w:rsidRPr="000F4B9C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с. Черемшан 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FA1C6B">
        <w:trPr>
          <w:gridBefore w:val="1"/>
          <w:gridAfter w:val="2"/>
          <w:wAfter w:w="3512" w:type="dxa"/>
          <w:trHeight w:val="268"/>
        </w:trPr>
        <w:tc>
          <w:tcPr>
            <w:tcW w:w="10384" w:type="dxa"/>
            <w:gridSpan w:val="7"/>
          </w:tcPr>
          <w:p w:rsidR="00531AF2" w:rsidRPr="000F4B9C" w:rsidRDefault="00531AF2" w:rsidP="005813C2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Ютазинский муниципальный район РТ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Бадыкшина</w:t>
            </w:r>
          </w:p>
          <w:p w:rsidR="00531AF2" w:rsidRPr="000F4B9C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Наиля</w:t>
            </w:r>
          </w:p>
          <w:p w:rsidR="00531AF2" w:rsidRPr="000F4B9C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Дамировна </w:t>
            </w:r>
          </w:p>
        </w:tc>
        <w:tc>
          <w:tcPr>
            <w:tcW w:w="3958" w:type="dxa"/>
          </w:tcPr>
          <w:p w:rsidR="00531AF2" w:rsidRDefault="00531AF2" w:rsidP="004F759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фортепиано </w:t>
            </w:r>
          </w:p>
          <w:p w:rsidR="00531AF2" w:rsidRPr="000F4B9C" w:rsidRDefault="00531AF2" w:rsidP="004F759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МБУ ДО «Уруссинская ДШИ» Ютазинский муниципальный район РТ, пгт Уруссу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  <w:tr w:rsidR="00531AF2" w:rsidRPr="00840912">
        <w:trPr>
          <w:gridBefore w:val="1"/>
          <w:gridAfter w:val="2"/>
          <w:wAfter w:w="3512" w:type="dxa"/>
          <w:trHeight w:val="268"/>
        </w:trPr>
        <w:tc>
          <w:tcPr>
            <w:tcW w:w="568" w:type="dxa"/>
          </w:tcPr>
          <w:p w:rsidR="00531AF2" w:rsidRPr="000F4B9C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426" w:type="dxa"/>
            <w:gridSpan w:val="3"/>
          </w:tcPr>
          <w:p w:rsidR="00531AF2" w:rsidRPr="000F4B9C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Батршина</w:t>
            </w:r>
          </w:p>
          <w:p w:rsidR="00531AF2" w:rsidRPr="000F4B9C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Альфия</w:t>
            </w:r>
          </w:p>
          <w:p w:rsidR="00531AF2" w:rsidRPr="000F4B9C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Аслямовна</w:t>
            </w:r>
          </w:p>
        </w:tc>
        <w:tc>
          <w:tcPr>
            <w:tcW w:w="3958" w:type="dxa"/>
          </w:tcPr>
          <w:p w:rsidR="00531AF2" w:rsidRPr="000F4B9C" w:rsidRDefault="00531AF2" w:rsidP="004F759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F4B9C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татарского фольклорного отделения МБУ ДО «У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руссинская </w:t>
            </w:r>
            <w:r w:rsidRPr="000F4B9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ДШИ» Ютазинского муниципального района РТ, пгт Уруссу</w:t>
            </w:r>
          </w:p>
        </w:tc>
        <w:tc>
          <w:tcPr>
            <w:tcW w:w="3432" w:type="dxa"/>
            <w:gridSpan w:val="2"/>
          </w:tcPr>
          <w:p w:rsidR="00531AF2" w:rsidRPr="000F4B9C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5E8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Уровень квалификации соответствует требованиям, предъявляемым к первой квалификационной категории</w:t>
            </w:r>
          </w:p>
        </w:tc>
      </w:tr>
    </w:tbl>
    <w:p w:rsidR="00531AF2" w:rsidRDefault="00531AF2" w:rsidP="00B6484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Приложение 2</w:t>
      </w:r>
    </w:p>
    <w:p w:rsidR="00531AF2" w:rsidRDefault="00531AF2" w:rsidP="00B6484A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31AF2" w:rsidRDefault="00531AF2" w:rsidP="00B6484A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43C06">
        <w:rPr>
          <w:rFonts w:ascii="Times New Roman" w:hAnsi="Times New Roman" w:cs="Times New Roman"/>
          <w:b/>
          <w:bCs/>
          <w:sz w:val="24"/>
          <w:szCs w:val="24"/>
        </w:rPr>
        <w:t xml:space="preserve">Установить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ВЫСШУЮ </w:t>
      </w:r>
      <w:r w:rsidRPr="00543C06">
        <w:rPr>
          <w:rFonts w:ascii="Times New Roman" w:hAnsi="Times New Roman" w:cs="Times New Roman"/>
          <w:b/>
          <w:bCs/>
          <w:sz w:val="24"/>
          <w:szCs w:val="24"/>
        </w:rPr>
        <w:t xml:space="preserve"> квалификационную категорию:</w:t>
      </w:r>
    </w:p>
    <w:p w:rsidR="00531AF2" w:rsidRDefault="00531AF2" w:rsidP="00B6484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W w:w="10647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60"/>
        <w:gridCol w:w="64"/>
        <w:gridCol w:w="2428"/>
        <w:gridCol w:w="3960"/>
        <w:gridCol w:w="3600"/>
        <w:gridCol w:w="27"/>
      </w:tblGrid>
      <w:tr w:rsidR="00531AF2" w:rsidRPr="00840912">
        <w:trPr>
          <w:gridAfter w:val="1"/>
          <w:wAfter w:w="27" w:type="dxa"/>
          <w:trHeight w:val="823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п/н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Фамилия, имя, отчество, аттестуемого работника</w:t>
            </w:r>
          </w:p>
        </w:tc>
        <w:tc>
          <w:tcPr>
            <w:tcW w:w="396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sz w:val="20"/>
                <w:szCs w:val="20"/>
              </w:rPr>
              <w:t>Должность, предмет, полное наименование образовательного учреждения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00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Присвоенная, квалификационная категория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1568C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Азнакаевский муниципальный район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РТ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Муллина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Марианна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Владимировна </w:t>
            </w:r>
          </w:p>
        </w:tc>
        <w:tc>
          <w:tcPr>
            <w:tcW w:w="396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фортепиано,</w:t>
            </w:r>
          </w:p>
          <w:p w:rsidR="00531AF2" w:rsidRPr="00313C1B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концертмейстер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МБОУ ДОД «Азнакаевская 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Азнакаевский муниципальный район РТ, г. Азнакаево</w:t>
            </w:r>
          </w:p>
        </w:tc>
        <w:tc>
          <w:tcPr>
            <w:tcW w:w="3600" w:type="dxa"/>
          </w:tcPr>
          <w:p w:rsidR="00531AF2" w:rsidRPr="008E5B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Хасанова 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Нурия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Нурулловна </w:t>
            </w:r>
          </w:p>
        </w:tc>
        <w:tc>
          <w:tcPr>
            <w:tcW w:w="3960" w:type="dxa"/>
          </w:tcPr>
          <w:p w:rsidR="00531AF2" w:rsidRPr="00313C1B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Концертмейстер 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МБОУ ДОД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«Азнакаевская 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Азнакаевский муниципальный район РТ, г. Азнакаево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Pr="001568C1" w:rsidRDefault="00531AF2" w:rsidP="00143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Абдуллина</w:t>
            </w:r>
          </w:p>
          <w:p w:rsidR="00531AF2" w:rsidRPr="001568C1" w:rsidRDefault="00531AF2" w:rsidP="00143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Галия</w:t>
            </w:r>
          </w:p>
          <w:p w:rsidR="00531AF2" w:rsidRPr="001568C1" w:rsidRDefault="00531AF2" w:rsidP="00143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Мунировна </w:t>
            </w:r>
          </w:p>
        </w:tc>
        <w:tc>
          <w:tcPr>
            <w:tcW w:w="3960" w:type="dxa"/>
          </w:tcPr>
          <w:p w:rsidR="00531AF2" w:rsidRPr="004F759C" w:rsidRDefault="00531AF2" w:rsidP="0014388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F759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4F759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</w:t>
            </w:r>
          </w:p>
          <w:p w:rsidR="00531AF2" w:rsidRPr="004F759C" w:rsidRDefault="00531AF2" w:rsidP="0014388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F759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«Актюбинская  ДШИ» </w:t>
            </w:r>
          </w:p>
          <w:p w:rsidR="00531AF2" w:rsidRPr="00313C1B" w:rsidRDefault="00531AF2" w:rsidP="0014388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Азнакаевский муниципальный район РТ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пгт Актюбинский</w:t>
            </w:r>
          </w:p>
        </w:tc>
        <w:tc>
          <w:tcPr>
            <w:tcW w:w="3600" w:type="dxa"/>
          </w:tcPr>
          <w:p w:rsidR="00531AF2" w:rsidRPr="001568C1" w:rsidRDefault="00531AF2" w:rsidP="008E5BF2">
            <w:pPr>
              <w:spacing w:after="0"/>
              <w:ind w:firstLine="72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Default="00531AF2" w:rsidP="00143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Саетгараева</w:t>
            </w:r>
          </w:p>
          <w:p w:rsidR="00531AF2" w:rsidRDefault="00531AF2" w:rsidP="00143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Гульнара</w:t>
            </w:r>
          </w:p>
          <w:p w:rsidR="00531AF2" w:rsidRDefault="00531AF2" w:rsidP="00143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Анасовна </w:t>
            </w:r>
          </w:p>
        </w:tc>
        <w:tc>
          <w:tcPr>
            <w:tcW w:w="3960" w:type="dxa"/>
          </w:tcPr>
          <w:p w:rsidR="00531AF2" w:rsidRPr="00313C1B" w:rsidRDefault="00531AF2" w:rsidP="0014388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«Актюбинская  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Азнакаевский муниципальный район РТ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пгт Актюбинский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3853A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Аксубаевский муниципальный район РТ </w:t>
            </w:r>
          </w:p>
        </w:tc>
      </w:tr>
      <w:tr w:rsidR="00531AF2" w:rsidRPr="00840912">
        <w:trPr>
          <w:gridAfter w:val="1"/>
          <w:wAfter w:w="27" w:type="dxa"/>
          <w:trHeight w:val="597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Гурьянова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Валентина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Ивановна</w:t>
            </w:r>
          </w:p>
        </w:tc>
        <w:tc>
          <w:tcPr>
            <w:tcW w:w="3960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ореографического отделения МБОУ ДОД </w:t>
            </w:r>
          </w:p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«Аксубаевская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Аксубаевский муниципальный район РТ, пгт. Аксубаево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Лосюгин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Владимир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Александрович </w:t>
            </w:r>
          </w:p>
        </w:tc>
        <w:tc>
          <w:tcPr>
            <w:tcW w:w="3960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отделения народных инструментов МБОУ ДОД </w:t>
            </w:r>
          </w:p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«Аксубаевская 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Аксубаевский муниципальный район РТ, пгт. Аксубаево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Рыбина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Римма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Валентиновна </w:t>
            </w:r>
          </w:p>
        </w:tc>
        <w:tc>
          <w:tcPr>
            <w:tcW w:w="396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хореографического отделения МБОУ ДОД «Аксубаевская 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Аксубаевский муниципальный район РТ, пгт. Аксубаево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Салихова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Зайнаб 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Фатиховна</w:t>
            </w:r>
          </w:p>
        </w:tc>
        <w:tc>
          <w:tcPr>
            <w:tcW w:w="396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музыкального отделения </w:t>
            </w:r>
          </w:p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МБОУ ДО «Аксубаевсакая 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Аксубаевский муниципальный район РТ, пгт. Аксубаево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Сруртдинова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Галина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Александровна </w:t>
            </w:r>
          </w:p>
        </w:tc>
        <w:tc>
          <w:tcPr>
            <w:tcW w:w="3960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Преподаватель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вокала МБОУ ДОД «Аксубаевская ДШИ» </w:t>
            </w:r>
          </w:p>
          <w:p w:rsidR="00531AF2" w:rsidRPr="00313C1B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Аксубаевский муниципальный район РТ, пгт. Аксубаево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3853A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Актанышский муниципальный район РТ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Мустафина 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Лилия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Ревалевна </w:t>
            </w:r>
          </w:p>
        </w:tc>
        <w:tc>
          <w:tcPr>
            <w:tcW w:w="3960" w:type="dxa"/>
          </w:tcPr>
          <w:p w:rsidR="00531AF2" w:rsidRPr="00313C1B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вокала МБОУ ДОД «ДШИ»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Актанышский муниципальный район РТ, с. Актаныш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3853A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Альметьевский муниципальный район РТ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Долгова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Эльмира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Давлетгараевна</w:t>
            </w:r>
          </w:p>
        </w:tc>
        <w:tc>
          <w:tcPr>
            <w:tcW w:w="3960" w:type="dxa"/>
          </w:tcPr>
          <w:p w:rsidR="00531AF2" w:rsidRPr="003A245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и фортепиано МБОУ ДОД «ДМШ № 1 им. Р. Нагимова»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Исхаков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Аркадий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Зиевич</w:t>
            </w:r>
          </w:p>
        </w:tc>
        <w:tc>
          <w:tcPr>
            <w:tcW w:w="3960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и гитары МБОУ ДОД </w:t>
            </w:r>
          </w:p>
          <w:p w:rsidR="00531AF2" w:rsidRPr="005C0D8F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1 им. Р. Нагимова»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912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Каенкулов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Ильяс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Рижапович</w:t>
            </w:r>
          </w:p>
        </w:tc>
        <w:tc>
          <w:tcPr>
            <w:tcW w:w="3960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духовых инструментов МБОУ ДОД «ДМШ № 1 им. Р. Нагимова» </w:t>
            </w:r>
          </w:p>
          <w:p w:rsidR="00531AF2" w:rsidRPr="003A2452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Шайдуллина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Лилия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Рафаэльевна</w:t>
            </w:r>
          </w:p>
        </w:tc>
        <w:tc>
          <w:tcPr>
            <w:tcW w:w="3960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МБОУ ДОД </w:t>
            </w:r>
          </w:p>
          <w:p w:rsidR="00531AF2" w:rsidRPr="00C47D8A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1 им. Р. Нагимова»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Вдовина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Светлана 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Владимировна 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2» </w:t>
            </w:r>
          </w:p>
          <w:p w:rsidR="00531AF2" w:rsidRPr="00277C60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Гарифуллина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Регина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Дамировна 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 </w:t>
            </w:r>
          </w:p>
          <w:p w:rsidR="00531AF2" w:rsidRPr="009B75A3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2»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Мусина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Наталья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Петровна 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Pr="009B75A3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2»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Нуриева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Pr="0002462A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2»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Шакирова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Альфия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Наиловна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фортепиано, </w:t>
            </w:r>
          </w:p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2» </w:t>
            </w:r>
          </w:p>
          <w:p w:rsidR="00531AF2" w:rsidRPr="009B75A3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42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Нигматуллина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Альбина</w:t>
            </w:r>
          </w:p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Дамировна</w:t>
            </w:r>
          </w:p>
        </w:tc>
        <w:tc>
          <w:tcPr>
            <w:tcW w:w="3960" w:type="dxa"/>
          </w:tcPr>
          <w:p w:rsidR="00531AF2" w:rsidRPr="001568C1" w:rsidRDefault="00531AF2" w:rsidP="008E5BF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Преподаватель 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гитары МБОУ ДОД «ДМШ № 3»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Заляева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Галия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Гилемхановна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рисунка,, живописи композиции, ДПИ и шрифтовой композиции МБОУ ДОД «ДХШ № 1»</w:t>
            </w:r>
          </w:p>
          <w:p w:rsidR="00531AF2" w:rsidRPr="00995CD0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555AF7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555AF7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428" w:type="dxa"/>
          </w:tcPr>
          <w:p w:rsidR="00531AF2" w:rsidRPr="00555AF7" w:rsidRDefault="00531AF2" w:rsidP="00143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Шабалова</w:t>
            </w:r>
          </w:p>
          <w:p w:rsidR="00531AF2" w:rsidRPr="00555AF7" w:rsidRDefault="00531AF2" w:rsidP="00143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Pr="00555AF7" w:rsidRDefault="00531AF2" w:rsidP="00143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Петровна </w:t>
            </w:r>
          </w:p>
        </w:tc>
        <w:tc>
          <w:tcPr>
            <w:tcW w:w="3960" w:type="dxa"/>
          </w:tcPr>
          <w:p w:rsidR="00531AF2" w:rsidRDefault="00531AF2" w:rsidP="0014388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555AF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555A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живописи, станковой композиции, истории ИЗО </w:t>
            </w:r>
          </w:p>
          <w:p w:rsidR="00531AF2" w:rsidRPr="00555AF7" w:rsidRDefault="00531AF2" w:rsidP="0014388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555A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«ДХШ № 1» Альметьевский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555A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г. Альметьевск</w:t>
            </w:r>
          </w:p>
        </w:tc>
        <w:tc>
          <w:tcPr>
            <w:tcW w:w="3600" w:type="dxa"/>
          </w:tcPr>
          <w:p w:rsidR="00531AF2" w:rsidRPr="00555AF7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9551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Натальина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Любовь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Николаевна </w:t>
            </w:r>
          </w:p>
        </w:tc>
        <w:tc>
          <w:tcPr>
            <w:tcW w:w="3960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живописи, композиции МБОУ ДОД «ДХШ № 2» </w:t>
            </w:r>
          </w:p>
          <w:p w:rsidR="00531AF2" w:rsidRPr="0002462A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Нуреева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Фарида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Саитовна</w:t>
            </w:r>
          </w:p>
        </w:tc>
        <w:tc>
          <w:tcPr>
            <w:tcW w:w="3960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домры ГАПОУ «Альметьевский музыкальный колледж </w:t>
            </w:r>
          </w:p>
          <w:p w:rsidR="00531AF2" w:rsidRPr="00027593" w:rsidRDefault="00531AF2" w:rsidP="0035317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Ф.З. Яруллина»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Сахапова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Гульнур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Язкаровна</w:t>
            </w:r>
          </w:p>
        </w:tc>
        <w:tc>
          <w:tcPr>
            <w:tcW w:w="3960" w:type="dxa"/>
          </w:tcPr>
          <w:p w:rsidR="00531AF2" w:rsidRPr="00756396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татарского языка и литературы ГАПОУ «Альметьевский музыкальный колледж им. Ф.З. Яруллина»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Хуснутдинова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Фатыма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Музагитовна </w:t>
            </w:r>
          </w:p>
        </w:tc>
        <w:tc>
          <w:tcPr>
            <w:tcW w:w="3960" w:type="dxa"/>
          </w:tcPr>
          <w:p w:rsidR="00531AF2" w:rsidRDefault="00531AF2" w:rsidP="00475F0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скрипки, альта ГАПОУ «Альметьевский музыкальный колледж </w:t>
            </w:r>
          </w:p>
          <w:p w:rsidR="00531AF2" w:rsidRPr="00027593" w:rsidRDefault="00531AF2" w:rsidP="00475F0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Ф.З. Яруллина»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 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Якимочев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Олег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Валерьевич</w:t>
            </w:r>
          </w:p>
        </w:tc>
        <w:tc>
          <w:tcPr>
            <w:tcW w:w="3960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трубы ГАПОУ «Альметьевский музыкальный колледж </w:t>
            </w:r>
          </w:p>
          <w:p w:rsidR="00531AF2" w:rsidRPr="00756396" w:rsidRDefault="00531AF2" w:rsidP="00475F0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Ф.З. Яруллина»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Альметьевский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Альметьевск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3853A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Арский муниципальный район РТ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Валиуллина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Валентина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Валериевна </w:t>
            </w:r>
          </w:p>
        </w:tc>
        <w:tc>
          <w:tcPr>
            <w:tcW w:w="3960" w:type="dxa"/>
          </w:tcPr>
          <w:p w:rsidR="00531AF2" w:rsidRDefault="00531AF2" w:rsidP="00C5262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52626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C5262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скрипки, МБО ДО «А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рская </w:t>
            </w:r>
            <w:r w:rsidRPr="00C5262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ДШИ» Арский муниципальный район РТ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, </w:t>
            </w:r>
          </w:p>
          <w:p w:rsidR="00531AF2" w:rsidRDefault="00531AF2" w:rsidP="00C52626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г. Арск </w:t>
            </w:r>
            <w:r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 </w:t>
            </w:r>
          </w:p>
          <w:p w:rsidR="00531AF2" w:rsidRPr="002C03A9" w:rsidRDefault="00531AF2" w:rsidP="00C52626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Бавлинский муниципальный район РТ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Ахметзянова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Рамзия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Заквановна </w:t>
            </w:r>
          </w:p>
        </w:tc>
        <w:tc>
          <w:tcPr>
            <w:tcW w:w="3960" w:type="dxa"/>
          </w:tcPr>
          <w:p w:rsidR="00531AF2" w:rsidRPr="00F607D2" w:rsidRDefault="00531AF2" w:rsidP="00F607D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художественного отделения МАУДО «ДШИ»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Бавлинский муниципальный район РТ, г. Бавлы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Ачилова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Гулюза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Миргасимовна</w:t>
            </w:r>
          </w:p>
        </w:tc>
        <w:tc>
          <w:tcPr>
            <w:tcW w:w="3960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 </w:t>
            </w:r>
          </w:p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МАУДО «ДШИ» Бавлинский муниципальный район РТ, г. Бавлы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Гимаева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Евгения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Григорьевна </w:t>
            </w:r>
          </w:p>
        </w:tc>
        <w:tc>
          <w:tcPr>
            <w:tcW w:w="3960" w:type="dxa"/>
          </w:tcPr>
          <w:p w:rsidR="00531AF2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9C763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C7636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конце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МАУДО «ДШИ»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Бавлинский муниципальный район РТ, </w:t>
            </w:r>
          </w:p>
          <w:p w:rsidR="00531AF2" w:rsidRPr="009C7636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Бавлы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Матвеева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Вера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Евгеньевна </w:t>
            </w:r>
          </w:p>
        </w:tc>
        <w:tc>
          <w:tcPr>
            <w:tcW w:w="3960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2C03A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фортепиано,</w:t>
            </w:r>
          </w:p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МАУДО «ДШИ» </w:t>
            </w:r>
          </w:p>
          <w:p w:rsidR="00531AF2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Бавлинский муниципальный район РТ,</w:t>
            </w:r>
          </w:p>
          <w:p w:rsidR="00531AF2" w:rsidRPr="002C03A9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Бавлы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8" w:type="dxa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Салахова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Чачка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Имамутдиновна</w:t>
            </w:r>
          </w:p>
        </w:tc>
        <w:tc>
          <w:tcPr>
            <w:tcW w:w="3960" w:type="dxa"/>
          </w:tcPr>
          <w:p w:rsidR="00531AF2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и хоровых дисциплин </w:t>
            </w:r>
            <w:r w:rsidRPr="003405C2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МАУДО «ДШИ»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Бавлинский муниципальный район РТ, </w:t>
            </w:r>
          </w:p>
          <w:p w:rsidR="00531AF2" w:rsidRPr="003405C2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Бавлы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Бугульминский муниципальный район РТ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Кашапова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Сария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Раисовна </w:t>
            </w:r>
          </w:p>
        </w:tc>
        <w:tc>
          <w:tcPr>
            <w:tcW w:w="3960" w:type="dxa"/>
          </w:tcPr>
          <w:p w:rsidR="00531AF2" w:rsidRPr="00E54A09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«Бугульминская ДШИ» Бугульминский муниципальный район РТ,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Бугульма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Панина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Александровна </w:t>
            </w:r>
          </w:p>
        </w:tc>
        <w:tc>
          <w:tcPr>
            <w:tcW w:w="3960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E54A0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фортепиано,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  <w:p w:rsidR="00531AF2" w:rsidRPr="00E54A09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«Бугульминская ДШИ» Бугульминский муниципальный район РТ, г. Бугульма 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Самусенко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Алла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Александровна </w:t>
            </w:r>
          </w:p>
        </w:tc>
        <w:tc>
          <w:tcPr>
            <w:tcW w:w="3960" w:type="dxa"/>
          </w:tcPr>
          <w:p w:rsidR="00531AF2" w:rsidRPr="00E54A09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 МБОУ ДОД «Бугульминская ДШИ» Бугульминский муниципальный район РТ,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Бугульма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Тихонова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Галина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</w:tc>
        <w:tc>
          <w:tcPr>
            <w:tcW w:w="3960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413CD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вокала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 «Бугульминская ДШИ» Бугульминский муниципальный район РТ,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Бугульма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Забирова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</w:p>
        </w:tc>
        <w:tc>
          <w:tcPr>
            <w:tcW w:w="3960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художественного отделения МБОУ ДОД «Бугульминская ДШИ» Бугульминский муниципальный район РТ,</w:t>
            </w:r>
          </w:p>
          <w:p w:rsidR="00531AF2" w:rsidRPr="00046371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Бугульма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1A54F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28" w:type="dxa"/>
          </w:tcPr>
          <w:p w:rsidR="00531AF2" w:rsidRDefault="00531AF2" w:rsidP="001A54F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Гибадуллина</w:t>
            </w:r>
          </w:p>
          <w:p w:rsidR="00531AF2" w:rsidRDefault="00531AF2" w:rsidP="001A54F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Жанна</w:t>
            </w:r>
          </w:p>
          <w:p w:rsidR="00531AF2" w:rsidRDefault="00531AF2" w:rsidP="001A54F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Анатольевна </w:t>
            </w:r>
          </w:p>
        </w:tc>
        <w:tc>
          <w:tcPr>
            <w:tcW w:w="3960" w:type="dxa"/>
          </w:tcPr>
          <w:p w:rsidR="00531AF2" w:rsidRPr="00046371" w:rsidRDefault="00531AF2" w:rsidP="001A54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«Бугульминская ДШИ № 2» Бугульминский муниципальный район РТ,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Бугульма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1A54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Нурутдинова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Альфия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Хуснулгатиевна </w:t>
            </w:r>
          </w:p>
        </w:tc>
        <w:tc>
          <w:tcPr>
            <w:tcW w:w="3960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художественного отделения МБОУ ДОД «Бугульминская ДШИ № 2» Бугульминский муниципальный район РТ, </w:t>
            </w:r>
          </w:p>
          <w:p w:rsidR="00531AF2" w:rsidRPr="00046371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Бугульма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Обоева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Оксана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</w:p>
        </w:tc>
        <w:tc>
          <w:tcPr>
            <w:tcW w:w="3960" w:type="dxa"/>
          </w:tcPr>
          <w:p w:rsidR="00531AF2" w:rsidRPr="00831380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«Бугульминская ДШИ № 2» Бугульминский муниципальный район РТ, г. Бугульма, </w:t>
            </w:r>
          </w:p>
        </w:tc>
        <w:tc>
          <w:tcPr>
            <w:tcW w:w="3627" w:type="dxa"/>
            <w:gridSpan w:val="2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Верхнеуслонский муниципальный район РТ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Гусева</w:t>
            </w:r>
          </w:p>
          <w:p w:rsidR="00531AF2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Людмила </w:t>
            </w:r>
            <w:r w:rsidRPr="00313C1B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  <w:p w:rsidR="00531AF2" w:rsidRPr="0016553D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Васильевна </w:t>
            </w:r>
          </w:p>
        </w:tc>
        <w:tc>
          <w:tcPr>
            <w:tcW w:w="3960" w:type="dxa"/>
          </w:tcPr>
          <w:p w:rsidR="00531AF2" w:rsidRPr="0016553D" w:rsidRDefault="00531AF2" w:rsidP="004F759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МБОУ ДОД «ДШИ» Верхнеуслонского муниципального района РТ, с. Верхний Услон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Сиразетдинов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Марат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Фаритович</w:t>
            </w:r>
          </w:p>
        </w:tc>
        <w:tc>
          <w:tcPr>
            <w:tcW w:w="3960" w:type="dxa"/>
          </w:tcPr>
          <w:p w:rsidR="00531AF2" w:rsidRPr="00201E97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Верхнеуслонский муниципальный район РТ, с. Верхний Услон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Ульянов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Павлович</w:t>
            </w:r>
          </w:p>
        </w:tc>
        <w:tc>
          <w:tcPr>
            <w:tcW w:w="3960" w:type="dxa"/>
          </w:tcPr>
          <w:p w:rsidR="00531AF2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хоровых дисциплин МБОУ ДОД «ДШИ»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Верхнеуслонский муниципальный район РТ, </w:t>
            </w:r>
          </w:p>
          <w:p w:rsidR="00531AF2" w:rsidRPr="002E740E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с. Верхний Услон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Федотова</w:t>
            </w:r>
          </w:p>
          <w:p w:rsidR="00531AF2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Венера</w:t>
            </w:r>
          </w:p>
          <w:p w:rsidR="00531AF2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Искандаровна</w:t>
            </w:r>
          </w:p>
          <w:p w:rsidR="00531AF2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960" w:type="dxa"/>
          </w:tcPr>
          <w:p w:rsidR="00531AF2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хоровых дисциплин</w:t>
            </w:r>
          </w:p>
          <w:p w:rsidR="00531AF2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«ДШИ»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Верхнеуслонский муниципальный район РТ, </w:t>
            </w:r>
          </w:p>
          <w:p w:rsidR="00531AF2" w:rsidRPr="00B22D51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с. Верхний Услон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Елабужский муниципальный район РТ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Опарива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Владимировна 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Pr="00313C1B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МБУ ДО «ДМШ № 1 им. Э. Бакирова»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Елабужский муниципальный район РТ, </w:t>
            </w:r>
          </w:p>
          <w:p w:rsidR="00531AF2" w:rsidRPr="00AC105C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Чекменёва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Алексеевна 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фортепиано, </w:t>
            </w:r>
          </w:p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105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концертмейстер</w:t>
            </w:r>
          </w:p>
          <w:p w:rsidR="00531AF2" w:rsidRPr="00313C1B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МБУ ДОД «ДМШ № 1 им. Э. Бакирова»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Елабужский муниципальный район РТ, </w:t>
            </w:r>
          </w:p>
          <w:p w:rsidR="00531AF2" w:rsidRPr="00BC4885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Антонов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Васильевич</w:t>
            </w:r>
          </w:p>
        </w:tc>
        <w:tc>
          <w:tcPr>
            <w:tcW w:w="3960" w:type="dxa"/>
          </w:tcPr>
          <w:p w:rsidR="00531AF2" w:rsidRPr="002E740E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духовых инструментов МБУ ДО  «ДМШ № 2 ЭДО»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EF54D6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EF54D6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F54D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Pr="00EF54D6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F54D6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Сапожникова</w:t>
            </w:r>
          </w:p>
          <w:p w:rsidR="00531AF2" w:rsidRPr="00EF54D6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F54D6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София</w:t>
            </w:r>
          </w:p>
          <w:p w:rsidR="00531AF2" w:rsidRPr="00EF54D6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F54D6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Рифкатовна </w:t>
            </w:r>
          </w:p>
        </w:tc>
        <w:tc>
          <w:tcPr>
            <w:tcW w:w="3960" w:type="dxa"/>
          </w:tcPr>
          <w:p w:rsidR="00531AF2" w:rsidRPr="00EF54D6" w:rsidRDefault="00531AF2" w:rsidP="0075399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54D6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EF54D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ИЗО, ДПИ и дизайна </w:t>
            </w:r>
          </w:p>
          <w:p w:rsidR="00531AF2" w:rsidRPr="00EF54D6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F54D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МБУ ДО «ДХШ № 1 им. И.И. Шишкина» </w:t>
            </w:r>
            <w:r w:rsidRPr="00EF54D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Елабужский муниципальный район РТ, </w:t>
            </w:r>
          </w:p>
          <w:p w:rsidR="00531AF2" w:rsidRPr="00EF54D6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54D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Елабуга</w:t>
            </w:r>
          </w:p>
        </w:tc>
        <w:tc>
          <w:tcPr>
            <w:tcW w:w="3600" w:type="dxa"/>
          </w:tcPr>
          <w:p w:rsidR="00531AF2" w:rsidRPr="00EF54D6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F54D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8" w:type="dxa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Храмов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Сергей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Иванович</w:t>
            </w:r>
          </w:p>
        </w:tc>
        <w:tc>
          <w:tcPr>
            <w:tcW w:w="3960" w:type="dxa"/>
          </w:tcPr>
          <w:p w:rsidR="00531AF2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 и композиции МБОУ ДОД «ДХШ № 2»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</w:t>
            </w:r>
          </w:p>
          <w:p w:rsidR="00531AF2" w:rsidRPr="00D63426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Бигашева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Разиля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Кашбиевна </w:t>
            </w:r>
          </w:p>
        </w:tc>
        <w:tc>
          <w:tcPr>
            <w:tcW w:w="3960" w:type="dxa"/>
          </w:tcPr>
          <w:p w:rsidR="00531AF2" w:rsidRPr="00B919A6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хореографического отделения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Бычкова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Лариса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Васильевна</w:t>
            </w:r>
          </w:p>
        </w:tc>
        <w:tc>
          <w:tcPr>
            <w:tcW w:w="3960" w:type="dxa"/>
          </w:tcPr>
          <w:p w:rsidR="00531AF2" w:rsidRPr="00492846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русского языка и литературы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Варламов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Александрович</w:t>
            </w:r>
          </w:p>
        </w:tc>
        <w:tc>
          <w:tcPr>
            <w:tcW w:w="3960" w:type="dxa"/>
          </w:tcPr>
          <w:p w:rsidR="00531AF2" w:rsidRPr="00492846" w:rsidRDefault="00531AF2" w:rsidP="00313C1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театральных дисциплин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Гардисламов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Рамазан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Каесович</w:t>
            </w:r>
          </w:p>
        </w:tc>
        <w:tc>
          <w:tcPr>
            <w:tcW w:w="3960" w:type="dxa"/>
          </w:tcPr>
          <w:p w:rsidR="00531AF2" w:rsidRPr="003D2CC7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театральных дисциплин ГАОУ СПО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Долгова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Надежда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Владиславовна</w:t>
            </w:r>
          </w:p>
        </w:tc>
        <w:tc>
          <w:tcPr>
            <w:tcW w:w="3960" w:type="dxa"/>
          </w:tcPr>
          <w:p w:rsidR="00531AF2" w:rsidRPr="0006745B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хоровых дисциплин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428" w:type="dxa"/>
          </w:tcPr>
          <w:p w:rsidR="00531AF2" w:rsidRDefault="00531AF2" w:rsidP="00D014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Кайманова</w:t>
            </w:r>
          </w:p>
          <w:p w:rsidR="00531AF2" w:rsidRDefault="00531AF2" w:rsidP="00D014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Галина</w:t>
            </w:r>
          </w:p>
          <w:p w:rsidR="00531AF2" w:rsidRDefault="00531AF2" w:rsidP="00D014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Равильевна</w:t>
            </w:r>
          </w:p>
        </w:tc>
        <w:tc>
          <w:tcPr>
            <w:tcW w:w="3960" w:type="dxa"/>
          </w:tcPr>
          <w:p w:rsidR="00531AF2" w:rsidRPr="00313C1B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Елабужский муниципальный район РТ, </w:t>
            </w:r>
          </w:p>
          <w:p w:rsidR="00531AF2" w:rsidRPr="00672A33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Калачева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Ивановна</w:t>
            </w:r>
          </w:p>
        </w:tc>
        <w:tc>
          <w:tcPr>
            <w:tcW w:w="3960" w:type="dxa"/>
          </w:tcPr>
          <w:p w:rsidR="00531AF2" w:rsidRPr="00313C1B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Елабужский муниципальный район РТ, </w:t>
            </w:r>
          </w:p>
          <w:p w:rsidR="00531AF2" w:rsidRPr="00D60A2A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Князев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Василий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Максимович</w:t>
            </w:r>
          </w:p>
        </w:tc>
        <w:tc>
          <w:tcPr>
            <w:tcW w:w="3960" w:type="dxa"/>
          </w:tcPr>
          <w:p w:rsidR="00531AF2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гитары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Елабужский муниципальный район РТ, </w:t>
            </w:r>
          </w:p>
          <w:p w:rsidR="00531AF2" w:rsidRPr="00AD0430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428" w:type="dxa"/>
          </w:tcPr>
          <w:p w:rsidR="00531AF2" w:rsidRDefault="00531AF2" w:rsidP="00D014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Ларионова</w:t>
            </w:r>
          </w:p>
          <w:p w:rsidR="00531AF2" w:rsidRDefault="00531AF2" w:rsidP="00D014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Нина</w:t>
            </w:r>
          </w:p>
          <w:p w:rsidR="00531AF2" w:rsidRDefault="00531AF2" w:rsidP="00D014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Николаевна </w:t>
            </w:r>
          </w:p>
        </w:tc>
        <w:tc>
          <w:tcPr>
            <w:tcW w:w="3960" w:type="dxa"/>
          </w:tcPr>
          <w:p w:rsidR="00531AF2" w:rsidRPr="00672A33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театрального отделения ГАОУ СПО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Елабужский муниципальный район РТ,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D70C1A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D70C1A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15.</w:t>
            </w:r>
          </w:p>
        </w:tc>
        <w:tc>
          <w:tcPr>
            <w:tcW w:w="2428" w:type="dxa"/>
          </w:tcPr>
          <w:p w:rsidR="00531AF2" w:rsidRPr="00D70C1A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Лопанова</w:t>
            </w:r>
          </w:p>
          <w:p w:rsidR="00531AF2" w:rsidRPr="00D70C1A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Любовь</w:t>
            </w:r>
          </w:p>
          <w:p w:rsidR="00531AF2" w:rsidRPr="00D70C1A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Александровна</w:t>
            </w:r>
          </w:p>
        </w:tc>
        <w:tc>
          <w:tcPr>
            <w:tcW w:w="3960" w:type="dxa"/>
          </w:tcPr>
          <w:p w:rsidR="00531AF2" w:rsidRPr="00D70C1A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D70C1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математики и информатики ГАОУ СПО РТ «Елабужский колледж культуры и искусств» Елабужский муниципальный район РТ, г. Елабуга </w:t>
            </w:r>
          </w:p>
        </w:tc>
        <w:tc>
          <w:tcPr>
            <w:tcW w:w="3600" w:type="dxa"/>
          </w:tcPr>
          <w:p w:rsidR="00531AF2" w:rsidRPr="00D70C1A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Мироваев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Алексеевич</w:t>
            </w:r>
          </w:p>
        </w:tc>
        <w:tc>
          <w:tcPr>
            <w:tcW w:w="3960" w:type="dxa"/>
          </w:tcPr>
          <w:p w:rsidR="00531AF2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ГАОУ СПО РТ «Елабужский колледж культуры и искусств» 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Елабужский муниципальный район РТ, </w:t>
            </w:r>
          </w:p>
          <w:p w:rsidR="00531AF2" w:rsidRPr="00B919A6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17.</w:t>
            </w:r>
          </w:p>
        </w:tc>
        <w:tc>
          <w:tcPr>
            <w:tcW w:w="2428" w:type="dxa"/>
          </w:tcPr>
          <w:p w:rsidR="00531AF2" w:rsidRDefault="00531AF2" w:rsidP="00D014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Митрофанов</w:t>
            </w:r>
          </w:p>
          <w:p w:rsidR="00531AF2" w:rsidRDefault="00531AF2" w:rsidP="00D014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Валентин</w:t>
            </w:r>
          </w:p>
          <w:p w:rsidR="00531AF2" w:rsidRDefault="00531AF2" w:rsidP="00D014F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Григорьевич</w:t>
            </w:r>
          </w:p>
        </w:tc>
        <w:tc>
          <w:tcPr>
            <w:tcW w:w="3960" w:type="dxa"/>
          </w:tcPr>
          <w:p w:rsidR="00531AF2" w:rsidRPr="00AD0430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AD043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хореографического отделения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Низамова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Наиля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Бизяновна</w:t>
            </w:r>
          </w:p>
        </w:tc>
        <w:tc>
          <w:tcPr>
            <w:tcW w:w="3960" w:type="dxa"/>
          </w:tcPr>
          <w:p w:rsidR="00531AF2" w:rsidRPr="0036735E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театральных дисциплин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Садриева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Зинаида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Ивановна</w:t>
            </w:r>
          </w:p>
        </w:tc>
        <w:tc>
          <w:tcPr>
            <w:tcW w:w="3960" w:type="dxa"/>
          </w:tcPr>
          <w:p w:rsidR="00531AF2" w:rsidRPr="00492846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театральных дисциплин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Самигуллин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Руслан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Юсупович</w:t>
            </w:r>
          </w:p>
        </w:tc>
        <w:tc>
          <w:tcPr>
            <w:tcW w:w="3960" w:type="dxa"/>
          </w:tcPr>
          <w:p w:rsidR="00531AF2" w:rsidRPr="0036735E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гуманитарных дисциплин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Трофимова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Гульнара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Фаатовна</w:t>
            </w:r>
          </w:p>
        </w:tc>
        <w:tc>
          <w:tcPr>
            <w:tcW w:w="3960" w:type="dxa"/>
          </w:tcPr>
          <w:p w:rsidR="00531AF2" w:rsidRPr="003D2CC7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хоровых дисциплин ГАОУ СПО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Елабужский муниципальный район РТ, 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Щейникова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Галина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Викторовна</w:t>
            </w:r>
          </w:p>
        </w:tc>
        <w:tc>
          <w:tcPr>
            <w:tcW w:w="3960" w:type="dxa"/>
          </w:tcPr>
          <w:p w:rsidR="00531AF2" w:rsidRPr="004D2688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социально-культурной деятельности ГАОУ СПО РТ «Елабужский колледж культуры и искусств»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Елабужский муниципальный район РТ,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313C1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Елабуга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C22297">
            <w:pPr>
              <w:spacing w:after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4189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Заинский муниципальный район РТ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Коронова</w:t>
            </w:r>
          </w:p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Дина</w:t>
            </w:r>
          </w:p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Борисовна</w:t>
            </w:r>
          </w:p>
        </w:tc>
        <w:tc>
          <w:tcPr>
            <w:tcW w:w="3960" w:type="dxa"/>
          </w:tcPr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баяна, аккордеона МБУДО </w:t>
            </w:r>
          </w:p>
          <w:p w:rsidR="00531AF2" w:rsidRPr="00DD5371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«Заинская ДШИ»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Заинский муниципальный район РТ, г. Заинск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Рыжова</w:t>
            </w:r>
          </w:p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Сергеевна</w:t>
            </w:r>
          </w:p>
        </w:tc>
        <w:tc>
          <w:tcPr>
            <w:tcW w:w="3960" w:type="dxa"/>
          </w:tcPr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дисциплин, </w:t>
            </w:r>
            <w:r w:rsidRPr="001E7B8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концертмейстер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МБУ ДО «Заинская ДМШ» </w:t>
            </w:r>
          </w:p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Заинский муниципальный район РТ, </w:t>
            </w:r>
          </w:p>
          <w:p w:rsidR="00531AF2" w:rsidRPr="001E7B81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Заинск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Рыцова</w:t>
            </w:r>
          </w:p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Светлана</w:t>
            </w:r>
          </w:p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Вячеславовна</w:t>
            </w:r>
          </w:p>
        </w:tc>
        <w:tc>
          <w:tcPr>
            <w:tcW w:w="3960" w:type="dxa"/>
          </w:tcPr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фортепиано, </w:t>
            </w:r>
          </w:p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78552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концертмейстер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 МБУДО «Заинская ДМШ» </w:t>
            </w:r>
          </w:p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Заинский муниципальный район РТ, </w:t>
            </w:r>
          </w:p>
          <w:p w:rsidR="00531AF2" w:rsidRPr="001E7B81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Заинск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Трошина</w:t>
            </w:r>
          </w:p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Валентина</w:t>
            </w:r>
          </w:p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Васильевна</w:t>
            </w:r>
          </w:p>
        </w:tc>
        <w:tc>
          <w:tcPr>
            <w:tcW w:w="3960" w:type="dxa"/>
          </w:tcPr>
          <w:p w:rsidR="00531AF2" w:rsidRPr="001E7B81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МБУДО «Заинская ДМШ»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Заинский муниципальный район РТ,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Заинск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9F5D9A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Зеленодольский муниципальный район РТ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Давликамова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Луиза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Хамматсадыковна</w:t>
            </w:r>
          </w:p>
        </w:tc>
        <w:tc>
          <w:tcPr>
            <w:tcW w:w="3960" w:type="dxa"/>
          </w:tcPr>
          <w:p w:rsidR="00531AF2" w:rsidRPr="006C47E5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скрипки МБУ ДО «ДШИ»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Жиркова</w:t>
            </w:r>
          </w:p>
          <w:p w:rsidR="00531AF2" w:rsidRDefault="00531AF2" w:rsidP="00A71C7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A65B0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Евгеньевна</w:t>
            </w:r>
          </w:p>
        </w:tc>
        <w:tc>
          <w:tcPr>
            <w:tcW w:w="3960" w:type="dxa"/>
          </w:tcPr>
          <w:p w:rsidR="00531AF2" w:rsidRDefault="00531AF2" w:rsidP="00A71C7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</w:t>
            </w:r>
          </w:p>
          <w:p w:rsidR="00531AF2" w:rsidRPr="00F54312" w:rsidRDefault="00531AF2" w:rsidP="00F5431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МБУ ДО «ДШИ»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Закирова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Райса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Шамилевна</w:t>
            </w:r>
          </w:p>
        </w:tc>
        <w:tc>
          <w:tcPr>
            <w:tcW w:w="3960" w:type="dxa"/>
          </w:tcPr>
          <w:p w:rsidR="00531AF2" w:rsidRPr="00D939AC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сольного пения МБУ ДО «ДШИ»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Иванова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Марина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Алекссевна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</w:t>
            </w:r>
          </w:p>
          <w:p w:rsidR="00531AF2" w:rsidRPr="0082127B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МБУ ДОД «ДШИ»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Новиков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Николаевич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художественного отделения </w:t>
            </w:r>
          </w:p>
          <w:p w:rsidR="00531AF2" w:rsidRPr="006C47E5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МБУ ДО «ДШИ»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28" w:type="dxa"/>
          </w:tcPr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Нуруллина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Люция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Равильевна</w:t>
            </w:r>
          </w:p>
        </w:tc>
        <w:tc>
          <w:tcPr>
            <w:tcW w:w="3960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домры МБУ ДО «ДШИ» </w:t>
            </w:r>
          </w:p>
          <w:p w:rsidR="00531AF2" w:rsidRPr="004041B4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Шальнова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Алексеевна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МБУ ДО «ДШИ» </w:t>
            </w:r>
          </w:p>
          <w:p w:rsidR="00531AF2" w:rsidRPr="00974848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Щиголева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Наталья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</w:p>
        </w:tc>
        <w:tc>
          <w:tcPr>
            <w:tcW w:w="3960" w:type="dxa"/>
          </w:tcPr>
          <w:p w:rsidR="00531AF2" w:rsidRPr="00974848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скрипки МБУ ДО «ДШИ»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Буранова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Петровна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вокала МБОУ ДОД </w:t>
            </w:r>
          </w:p>
          <w:p w:rsidR="00531AF2" w:rsidRPr="00D62FCE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«Зеленодольская ДМШ»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Бурганова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Гузель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Ринадовна</w:t>
            </w:r>
          </w:p>
        </w:tc>
        <w:tc>
          <w:tcPr>
            <w:tcW w:w="3960" w:type="dxa"/>
          </w:tcPr>
          <w:p w:rsidR="00531AF2" w:rsidRPr="00DA7223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«Зеленодольская ДМШ»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D70C1A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D70C1A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428" w:type="dxa"/>
          </w:tcPr>
          <w:p w:rsidR="00531AF2" w:rsidRPr="00D70C1A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Кривоносова</w:t>
            </w:r>
          </w:p>
          <w:p w:rsidR="00531AF2" w:rsidRPr="00D70C1A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Pr="00D70C1A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Юрьевна</w:t>
            </w:r>
          </w:p>
        </w:tc>
        <w:tc>
          <w:tcPr>
            <w:tcW w:w="3960" w:type="dxa"/>
          </w:tcPr>
          <w:p w:rsidR="00531AF2" w:rsidRPr="00D70C1A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 w:rsidRPr="00D70C1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«Зеленодольская ДМШ» 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D70C1A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95518D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95518D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428" w:type="dxa"/>
          </w:tcPr>
          <w:p w:rsidR="00531AF2" w:rsidRPr="0095518D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Рахимова</w:t>
            </w:r>
          </w:p>
          <w:p w:rsidR="00531AF2" w:rsidRPr="0095518D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Амина</w:t>
            </w:r>
          </w:p>
          <w:p w:rsidR="00531AF2" w:rsidRPr="0095518D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Гарифовна</w:t>
            </w:r>
          </w:p>
        </w:tc>
        <w:tc>
          <w:tcPr>
            <w:tcW w:w="3960" w:type="dxa"/>
          </w:tcPr>
          <w:p w:rsidR="00531AF2" w:rsidRPr="0095518D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95518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«Зеленодольская ДМШ» Зеленодольский муниципальный район РТ, пгт Васильево </w:t>
            </w:r>
          </w:p>
        </w:tc>
        <w:tc>
          <w:tcPr>
            <w:tcW w:w="3600" w:type="dxa"/>
          </w:tcPr>
          <w:p w:rsidR="00531AF2" w:rsidRPr="0095518D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95518D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95518D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428" w:type="dxa"/>
          </w:tcPr>
          <w:p w:rsidR="00531AF2" w:rsidRPr="0095518D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Савинова</w:t>
            </w:r>
          </w:p>
          <w:p w:rsidR="00531AF2" w:rsidRPr="0095518D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Pr="0095518D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Станиславовна</w:t>
            </w:r>
          </w:p>
        </w:tc>
        <w:tc>
          <w:tcPr>
            <w:tcW w:w="3960" w:type="dxa"/>
          </w:tcPr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5518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95518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МБОУ ДОД «Зеленодольская ДМШ»  Зеленодольский муниципальный район РТ,</w:t>
            </w:r>
          </w:p>
          <w:p w:rsidR="00531AF2" w:rsidRPr="0095518D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5518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пгт Васильево</w:t>
            </w:r>
          </w:p>
        </w:tc>
        <w:tc>
          <w:tcPr>
            <w:tcW w:w="3600" w:type="dxa"/>
          </w:tcPr>
          <w:p w:rsidR="00531AF2" w:rsidRPr="0095518D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Барышева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Диля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Рашидовна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ИЗО </w:t>
            </w:r>
          </w:p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МБУДО «Зеленодольская ДХШ» </w:t>
            </w:r>
          </w:p>
          <w:p w:rsidR="00531AF2" w:rsidRPr="0092400E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Крылов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Анатолий 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Валентинович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 и композиции МБУ ДО «Зеленодольская ДХШ» </w:t>
            </w:r>
          </w:p>
          <w:p w:rsidR="00531AF2" w:rsidRPr="00F54312" w:rsidRDefault="00531AF2" w:rsidP="00F5431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Зеленодольский муниципальный район РТ, 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Макаров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Валерий 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Иванович</w:t>
            </w:r>
          </w:p>
        </w:tc>
        <w:tc>
          <w:tcPr>
            <w:tcW w:w="3960" w:type="dxa"/>
          </w:tcPr>
          <w:p w:rsidR="00531AF2" w:rsidRDefault="00531AF2" w:rsidP="0000299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живописи, композиции  МБУ ДО «Зеленодольская ДХШ» </w:t>
            </w:r>
          </w:p>
          <w:p w:rsidR="00531AF2" w:rsidRPr="0092400E" w:rsidRDefault="00531AF2" w:rsidP="0064189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Зеленодольский муниципальный район РТ,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64189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Зеленодольск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95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г. Казань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Камалова</w:t>
            </w:r>
          </w:p>
          <w:p w:rsidR="00531AF2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Ризиля </w:t>
            </w:r>
          </w:p>
          <w:p w:rsidR="00531AF2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Замилевна</w:t>
            </w:r>
          </w:p>
        </w:tc>
        <w:tc>
          <w:tcPr>
            <w:tcW w:w="3960" w:type="dxa"/>
          </w:tcPr>
          <w:p w:rsidR="00531AF2" w:rsidRPr="003501A2" w:rsidRDefault="00531AF2" w:rsidP="006849E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 «ДМШ № 1 им. П.И. Чайковского»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Секлетова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Анна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Сергеевна</w:t>
            </w:r>
          </w:p>
        </w:tc>
        <w:tc>
          <w:tcPr>
            <w:tcW w:w="3960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1 </w:t>
            </w:r>
          </w:p>
          <w:p w:rsidR="00531AF2" w:rsidRPr="0070589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П.И. Чайковского»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1146A3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146A3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Туркенич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Яков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Ильич</w:t>
            </w:r>
          </w:p>
        </w:tc>
        <w:tc>
          <w:tcPr>
            <w:tcW w:w="3960" w:type="dxa"/>
          </w:tcPr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</w:t>
            </w:r>
          </w:p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1 </w:t>
            </w:r>
          </w:p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П.И. Чайковского» г. Казань</w:t>
            </w:r>
          </w:p>
        </w:tc>
        <w:tc>
          <w:tcPr>
            <w:tcW w:w="3600" w:type="dxa"/>
          </w:tcPr>
          <w:p w:rsidR="00531AF2" w:rsidRPr="001146A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Файзрахманова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Лилия 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Шарковна</w:t>
            </w:r>
          </w:p>
        </w:tc>
        <w:tc>
          <w:tcPr>
            <w:tcW w:w="3960" w:type="dxa"/>
          </w:tcPr>
          <w:p w:rsidR="00531AF2" w:rsidRPr="0070589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«ДМШ № 1 им. П.И. Чайковского»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8" w:type="dxa"/>
          </w:tcPr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Михеева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F543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</w:p>
        </w:tc>
        <w:tc>
          <w:tcPr>
            <w:tcW w:w="3960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хорового пения и вокала</w:t>
            </w:r>
          </w:p>
          <w:p w:rsidR="00531AF2" w:rsidRPr="005E7BB3" w:rsidRDefault="00531AF2" w:rsidP="007E586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«ДМШ № 2»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28" w:type="dxa"/>
          </w:tcPr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Прокофьева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4F3DD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Васильевна</w:t>
            </w:r>
          </w:p>
        </w:tc>
        <w:tc>
          <w:tcPr>
            <w:tcW w:w="3960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Преподаватель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фортепиано</w:t>
            </w:r>
          </w:p>
          <w:p w:rsidR="00531AF2" w:rsidRPr="00EE1AC5" w:rsidRDefault="00531AF2" w:rsidP="004F3DD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«ДМШ № 2»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428" w:type="dxa"/>
          </w:tcPr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Туракалина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Наталья</w:t>
            </w:r>
          </w:p>
          <w:p w:rsidR="00531AF2" w:rsidRDefault="00531AF2" w:rsidP="006418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Теодоровна</w:t>
            </w:r>
          </w:p>
        </w:tc>
        <w:tc>
          <w:tcPr>
            <w:tcW w:w="3960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</w:t>
            </w:r>
            <w:r w:rsidRPr="004529D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ортепиано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МБОУ ДОД «ДМШ № 2»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Алмазов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Ильдус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Гиниятович</w:t>
            </w:r>
          </w:p>
        </w:tc>
        <w:tc>
          <w:tcPr>
            <w:tcW w:w="3960" w:type="dxa"/>
          </w:tcPr>
          <w:p w:rsidR="00531AF2" w:rsidRPr="00457236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духовых инструментов МБОУ ДОД «ДМШ № 3 им. Р. Яхина»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428" w:type="dxa"/>
          </w:tcPr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Багаутдинова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Алсу</w:t>
            </w:r>
          </w:p>
          <w:p w:rsidR="00531AF2" w:rsidRDefault="00531AF2" w:rsidP="00F543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Расыховна</w:t>
            </w:r>
          </w:p>
        </w:tc>
        <w:tc>
          <w:tcPr>
            <w:tcW w:w="3960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гитары МБОУ ДОД</w:t>
            </w:r>
          </w:p>
          <w:p w:rsidR="00531AF2" w:rsidRPr="005858DD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«ДМШ № 3 им. Р. Яхина»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Гарипова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Венера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Газимовна</w:t>
            </w:r>
          </w:p>
        </w:tc>
        <w:tc>
          <w:tcPr>
            <w:tcW w:w="3960" w:type="dxa"/>
          </w:tcPr>
          <w:p w:rsidR="00531AF2" w:rsidRDefault="00531AF2" w:rsidP="002F606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скрипки МБОУ ДОД </w:t>
            </w:r>
          </w:p>
          <w:p w:rsidR="00531AF2" w:rsidRPr="007307D2" w:rsidRDefault="00531AF2" w:rsidP="002F606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3 им. Р. Яхина»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428" w:type="dxa"/>
          </w:tcPr>
          <w:p w:rsidR="00531AF2" w:rsidRPr="007307D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307D2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Романова</w:t>
            </w:r>
          </w:p>
          <w:p w:rsidR="00531AF2" w:rsidRPr="007307D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307D2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Pr="008D20DC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18"/>
                <w:szCs w:val="18"/>
              </w:rPr>
            </w:pPr>
            <w:r w:rsidRPr="007307D2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  <w:r>
              <w:rPr>
                <w:rFonts w:ascii="Times New Roman" w:hAnsi="Times New Roman" w:cs="Times New Roman"/>
                <w:b/>
                <w:bCs/>
                <w:color w:val="FF0000"/>
                <w:sz w:val="18"/>
                <w:szCs w:val="18"/>
              </w:rPr>
              <w:t xml:space="preserve"> </w:t>
            </w:r>
          </w:p>
        </w:tc>
        <w:tc>
          <w:tcPr>
            <w:tcW w:w="3960" w:type="dxa"/>
          </w:tcPr>
          <w:p w:rsidR="00531AF2" w:rsidRPr="007307D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МБОУ ДОД «ДМШ № 3 им. Р. Яхина»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100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Сабирзянова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Фирдауся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Габдулбаровна </w:t>
            </w:r>
          </w:p>
        </w:tc>
        <w:tc>
          <w:tcPr>
            <w:tcW w:w="3960" w:type="dxa"/>
          </w:tcPr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F7202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хора и вокала МБОУ ДОД</w:t>
            </w:r>
          </w:p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7202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«ДМШ № 3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им. Р. Яхина</w:t>
            </w:r>
            <w:r w:rsidRPr="00F7202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»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Айдашева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Алла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Валерьевна</w:t>
            </w:r>
          </w:p>
        </w:tc>
        <w:tc>
          <w:tcPr>
            <w:tcW w:w="3960" w:type="dxa"/>
          </w:tcPr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</w:t>
            </w:r>
          </w:p>
          <w:p w:rsidR="00531AF2" w:rsidRPr="00F72024" w:rsidRDefault="00531AF2" w:rsidP="0086253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4»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Айдашева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Маргарита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Григорьевна </w:t>
            </w:r>
          </w:p>
        </w:tc>
        <w:tc>
          <w:tcPr>
            <w:tcW w:w="3960" w:type="dxa"/>
          </w:tcPr>
          <w:p w:rsidR="00531AF2" w:rsidRDefault="00531AF2" w:rsidP="00D70C1A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</w:t>
            </w:r>
          </w:p>
          <w:p w:rsidR="00531AF2" w:rsidRPr="002F6AB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 МБОУ ДОД «ДМШ № 4»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Байдерина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Лариса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Викторовна </w:t>
            </w:r>
          </w:p>
        </w:tc>
        <w:tc>
          <w:tcPr>
            <w:tcW w:w="3960" w:type="dxa"/>
          </w:tcPr>
          <w:p w:rsidR="00531AF2" w:rsidRPr="00C04B7F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«ДМШ № 4»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16.</w:t>
            </w:r>
          </w:p>
        </w:tc>
        <w:tc>
          <w:tcPr>
            <w:tcW w:w="2428" w:type="dxa"/>
          </w:tcPr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Валиев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Талгат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Фатыхович</w:t>
            </w:r>
          </w:p>
        </w:tc>
        <w:tc>
          <w:tcPr>
            <w:tcW w:w="3960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05FE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цертмейстер </w:t>
            </w:r>
          </w:p>
          <w:p w:rsidR="00531AF2" w:rsidRPr="00605FE3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4»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17.</w:t>
            </w:r>
          </w:p>
        </w:tc>
        <w:tc>
          <w:tcPr>
            <w:tcW w:w="2428" w:type="dxa"/>
          </w:tcPr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Карпова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Михайловна </w:t>
            </w:r>
          </w:p>
        </w:tc>
        <w:tc>
          <w:tcPr>
            <w:tcW w:w="3960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виолончели МБОУ ДОД </w:t>
            </w:r>
          </w:p>
          <w:p w:rsidR="00531AF2" w:rsidRPr="00605FE3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4»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18.</w:t>
            </w:r>
          </w:p>
        </w:tc>
        <w:tc>
          <w:tcPr>
            <w:tcW w:w="2428" w:type="dxa"/>
          </w:tcPr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Сагирова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Эллада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Александровна </w:t>
            </w:r>
          </w:p>
        </w:tc>
        <w:tc>
          <w:tcPr>
            <w:tcW w:w="3960" w:type="dxa"/>
          </w:tcPr>
          <w:p w:rsidR="00531AF2" w:rsidRPr="00605FE3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художественного отделения МБОУ ДОД «ДМШ № 4»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19.</w:t>
            </w:r>
          </w:p>
        </w:tc>
        <w:tc>
          <w:tcPr>
            <w:tcW w:w="2428" w:type="dxa"/>
          </w:tcPr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Солодовников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Олег 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Юрьевич</w:t>
            </w:r>
          </w:p>
        </w:tc>
        <w:tc>
          <w:tcPr>
            <w:tcW w:w="3960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гитары МБОУ ДОД </w:t>
            </w:r>
          </w:p>
          <w:p w:rsidR="00531AF2" w:rsidRPr="001E29FB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4»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D70C1A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D70C1A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20.</w:t>
            </w:r>
          </w:p>
        </w:tc>
        <w:tc>
          <w:tcPr>
            <w:tcW w:w="2428" w:type="dxa"/>
          </w:tcPr>
          <w:p w:rsidR="00531AF2" w:rsidRPr="00D70C1A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Стыврина</w:t>
            </w:r>
          </w:p>
          <w:p w:rsidR="00531AF2" w:rsidRPr="00D70C1A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Эмилия</w:t>
            </w:r>
          </w:p>
          <w:p w:rsidR="00531AF2" w:rsidRPr="00D70C1A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Михайловна </w:t>
            </w:r>
          </w:p>
        </w:tc>
        <w:tc>
          <w:tcPr>
            <w:tcW w:w="3960" w:type="dxa"/>
          </w:tcPr>
          <w:p w:rsidR="00531AF2" w:rsidRPr="00D70C1A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D70C1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Pr="00D70C1A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концертмейстер</w:t>
            </w:r>
            <w:r w:rsidRPr="00D70C1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531AF2" w:rsidRPr="00D70C1A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0C1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4» г. Казань </w:t>
            </w:r>
          </w:p>
        </w:tc>
        <w:tc>
          <w:tcPr>
            <w:tcW w:w="3600" w:type="dxa"/>
          </w:tcPr>
          <w:p w:rsidR="00531AF2" w:rsidRPr="00D70C1A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21.</w:t>
            </w:r>
          </w:p>
        </w:tc>
        <w:tc>
          <w:tcPr>
            <w:tcW w:w="2428" w:type="dxa"/>
          </w:tcPr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Хасанова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Гузел</w:t>
            </w:r>
          </w:p>
          <w:p w:rsidR="00531AF2" w:rsidRDefault="00531AF2" w:rsidP="002C29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Мунировна </w:t>
            </w:r>
          </w:p>
        </w:tc>
        <w:tc>
          <w:tcPr>
            <w:tcW w:w="3960" w:type="dxa"/>
          </w:tcPr>
          <w:p w:rsidR="00531AF2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</w:t>
            </w:r>
          </w:p>
          <w:p w:rsidR="00531AF2" w:rsidRPr="001E29FB" w:rsidRDefault="00531AF2" w:rsidP="002C294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4»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Варфоломеева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Лия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Григорьевна 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960" w:type="dxa"/>
          </w:tcPr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</w:t>
            </w:r>
          </w:p>
          <w:p w:rsidR="00531AF2" w:rsidRPr="00457236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5»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Галиуллина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Эльвира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Шафигулловна</w:t>
            </w:r>
          </w:p>
        </w:tc>
        <w:tc>
          <w:tcPr>
            <w:tcW w:w="3960" w:type="dxa"/>
          </w:tcPr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вокала МБОУ ДОД </w:t>
            </w:r>
          </w:p>
          <w:p w:rsidR="00531AF2" w:rsidRPr="001E29FB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5»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24.</w:t>
            </w:r>
          </w:p>
        </w:tc>
        <w:tc>
          <w:tcPr>
            <w:tcW w:w="2428" w:type="dxa"/>
          </w:tcPr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Вахитова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Танзиля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Мухтаровна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960" w:type="dxa"/>
          </w:tcPr>
          <w:p w:rsidR="00531AF2" w:rsidRDefault="00531AF2" w:rsidP="004968A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</w:t>
            </w:r>
          </w:p>
          <w:p w:rsidR="00531AF2" w:rsidRDefault="00531AF2" w:rsidP="00AE59F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6 </w:t>
            </w:r>
          </w:p>
          <w:p w:rsidR="00531AF2" w:rsidRPr="0069366A" w:rsidRDefault="00531AF2" w:rsidP="00AE59F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Э. Бакирова» 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25.</w:t>
            </w:r>
          </w:p>
        </w:tc>
        <w:tc>
          <w:tcPr>
            <w:tcW w:w="2428" w:type="dxa"/>
          </w:tcPr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Разрывина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6F417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</w:p>
        </w:tc>
        <w:tc>
          <w:tcPr>
            <w:tcW w:w="3960" w:type="dxa"/>
          </w:tcPr>
          <w:p w:rsidR="00531AF2" w:rsidRDefault="00531AF2" w:rsidP="006F417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6 </w:t>
            </w:r>
          </w:p>
          <w:p w:rsidR="00531AF2" w:rsidRPr="00A36AED" w:rsidRDefault="00531AF2" w:rsidP="006F417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Э. Бакирова»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26.</w:t>
            </w:r>
          </w:p>
        </w:tc>
        <w:tc>
          <w:tcPr>
            <w:tcW w:w="2428" w:type="dxa"/>
          </w:tcPr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Клещевникова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Людмила 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</w:p>
        </w:tc>
        <w:tc>
          <w:tcPr>
            <w:tcW w:w="3960" w:type="dxa"/>
          </w:tcPr>
          <w:p w:rsidR="00531AF2" w:rsidRDefault="00531AF2" w:rsidP="004968A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скрипки </w:t>
            </w:r>
          </w:p>
          <w:p w:rsidR="00531AF2" w:rsidRDefault="00531AF2" w:rsidP="00CD22D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7 </w:t>
            </w:r>
          </w:p>
          <w:p w:rsidR="00531AF2" w:rsidRPr="0069366A" w:rsidRDefault="00531AF2" w:rsidP="00CD22D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А. Ключарева» г. Казань</w:t>
            </w:r>
          </w:p>
        </w:tc>
        <w:tc>
          <w:tcPr>
            <w:tcW w:w="3600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Бикчантаева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Альфия</w:t>
            </w:r>
          </w:p>
          <w:p w:rsidR="00531AF2" w:rsidRDefault="00531AF2" w:rsidP="00F543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Абдулловна</w:t>
            </w:r>
          </w:p>
        </w:tc>
        <w:tc>
          <w:tcPr>
            <w:tcW w:w="3960" w:type="dxa"/>
          </w:tcPr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хорового и вокального пения</w:t>
            </w:r>
          </w:p>
          <w:p w:rsidR="00531AF2" w:rsidRPr="000C5E28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«ДМШ № 8»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Гильмханова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Гульсина</w:t>
            </w:r>
          </w:p>
          <w:p w:rsidR="00531AF2" w:rsidRDefault="00531AF2" w:rsidP="00F543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Шамилевна</w:t>
            </w:r>
          </w:p>
        </w:tc>
        <w:tc>
          <w:tcPr>
            <w:tcW w:w="3960" w:type="dxa"/>
          </w:tcPr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 дисциплин </w:t>
            </w:r>
          </w:p>
          <w:p w:rsidR="00531AF2" w:rsidRPr="001408BC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«ДМШ № 8»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709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Неклюдов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Вячеслав</w:t>
            </w:r>
          </w:p>
          <w:p w:rsidR="00531AF2" w:rsidRDefault="00531AF2" w:rsidP="004A38F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Михайлович</w:t>
            </w:r>
          </w:p>
        </w:tc>
        <w:tc>
          <w:tcPr>
            <w:tcW w:w="3960" w:type="dxa"/>
          </w:tcPr>
          <w:p w:rsidR="00531AF2" w:rsidRDefault="00531AF2" w:rsidP="0082398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</w:t>
            </w:r>
          </w:p>
          <w:p w:rsidR="00531AF2" w:rsidRPr="001A58C7" w:rsidRDefault="00531AF2" w:rsidP="0082398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«ДМШ № 8»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Никулина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Наталья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960" w:type="dxa"/>
          </w:tcPr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Преподаватель</w:t>
            </w:r>
          </w:p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МБОУ ДОД</w:t>
            </w:r>
          </w:p>
          <w:p w:rsidR="00531AF2" w:rsidRPr="00801AF1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«ДМШ № 8»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Пирогова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Галина</w:t>
            </w:r>
          </w:p>
          <w:p w:rsidR="00531AF2" w:rsidRDefault="00531AF2" w:rsidP="006418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Арсеньевна</w:t>
            </w:r>
          </w:p>
        </w:tc>
        <w:tc>
          <w:tcPr>
            <w:tcW w:w="3960" w:type="dxa"/>
          </w:tcPr>
          <w:p w:rsidR="00531AF2" w:rsidRPr="00801AF1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 МБОУ ДОД «ДМШ № 8»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Ченпалова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</w:tc>
        <w:tc>
          <w:tcPr>
            <w:tcW w:w="3960" w:type="dxa"/>
          </w:tcPr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 МБОУ ДОД</w:t>
            </w:r>
          </w:p>
          <w:p w:rsidR="00531AF2" w:rsidRPr="001408BC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«ДМШ № 8»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Шаронова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Default="00531AF2" w:rsidP="00F543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Сергеевна</w:t>
            </w:r>
          </w:p>
        </w:tc>
        <w:tc>
          <w:tcPr>
            <w:tcW w:w="3960" w:type="dxa"/>
          </w:tcPr>
          <w:p w:rsidR="00531AF2" w:rsidRPr="001A58C7" w:rsidRDefault="00531AF2" w:rsidP="00806FB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МБОУ ДОД «ДМШ № 8»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34.</w:t>
            </w:r>
          </w:p>
        </w:tc>
        <w:tc>
          <w:tcPr>
            <w:tcW w:w="2428" w:type="dxa"/>
          </w:tcPr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Малькова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845B1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Вениаминовна</w:t>
            </w:r>
          </w:p>
        </w:tc>
        <w:tc>
          <w:tcPr>
            <w:tcW w:w="3960" w:type="dxa"/>
          </w:tcPr>
          <w:p w:rsidR="00531AF2" w:rsidRDefault="00531AF2" w:rsidP="004968A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 МБОУ ДОД «ДШИ № 9» г. Казань</w:t>
            </w:r>
          </w:p>
          <w:p w:rsidR="00531AF2" w:rsidRPr="006A6002" w:rsidRDefault="00531AF2" w:rsidP="004968A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35.</w:t>
            </w:r>
          </w:p>
        </w:tc>
        <w:tc>
          <w:tcPr>
            <w:tcW w:w="2428" w:type="dxa"/>
          </w:tcPr>
          <w:p w:rsidR="00531AF2" w:rsidRPr="002B72AC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B72A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Родионова</w:t>
            </w:r>
          </w:p>
          <w:p w:rsidR="00531AF2" w:rsidRPr="002B72AC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B72A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Людмила</w:t>
            </w:r>
          </w:p>
          <w:p w:rsidR="00531AF2" w:rsidRPr="008D20DC" w:rsidRDefault="00531AF2" w:rsidP="00D138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18"/>
                <w:szCs w:val="18"/>
              </w:rPr>
            </w:pPr>
            <w:r w:rsidRPr="002B72A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Сергеевна</w:t>
            </w:r>
          </w:p>
        </w:tc>
        <w:tc>
          <w:tcPr>
            <w:tcW w:w="3960" w:type="dxa"/>
          </w:tcPr>
          <w:p w:rsidR="00531AF2" w:rsidRPr="002B72AC" w:rsidRDefault="00531AF2" w:rsidP="00D1381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хоровых дисциплин МБОУ ДОД  «ДМШ № 10»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1A54FE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A54FE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36.</w:t>
            </w:r>
          </w:p>
        </w:tc>
        <w:tc>
          <w:tcPr>
            <w:tcW w:w="2428" w:type="dxa"/>
          </w:tcPr>
          <w:p w:rsidR="00531AF2" w:rsidRPr="001A54FE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Авдеева</w:t>
            </w:r>
          </w:p>
          <w:p w:rsidR="00531AF2" w:rsidRPr="001A54FE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Pr="001A54FE" w:rsidRDefault="00531AF2" w:rsidP="00F5431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</w:p>
        </w:tc>
        <w:tc>
          <w:tcPr>
            <w:tcW w:w="3960" w:type="dxa"/>
          </w:tcPr>
          <w:p w:rsidR="00531AF2" w:rsidRPr="001A54FE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1A54FE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</w:t>
            </w:r>
          </w:p>
          <w:p w:rsidR="00531AF2" w:rsidRPr="001A54FE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A54FE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«ДМШ № 11» г. Казань</w:t>
            </w:r>
          </w:p>
        </w:tc>
        <w:tc>
          <w:tcPr>
            <w:tcW w:w="3600" w:type="dxa"/>
          </w:tcPr>
          <w:p w:rsidR="00531AF2" w:rsidRPr="001A54FE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37.</w:t>
            </w:r>
          </w:p>
        </w:tc>
        <w:tc>
          <w:tcPr>
            <w:tcW w:w="2428" w:type="dxa"/>
          </w:tcPr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Бойкова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Лейла</w:t>
            </w:r>
          </w:p>
          <w:p w:rsidR="00531AF2" w:rsidRDefault="00531AF2" w:rsidP="00AB22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Рашитовна</w:t>
            </w:r>
          </w:p>
        </w:tc>
        <w:tc>
          <w:tcPr>
            <w:tcW w:w="3960" w:type="dxa"/>
          </w:tcPr>
          <w:p w:rsidR="00531AF2" w:rsidRDefault="00531AF2" w:rsidP="004968A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Преподаватель</w:t>
            </w:r>
            <w:r w:rsidRPr="001A54FE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скрипки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МБОУ ДОД</w:t>
            </w:r>
          </w:p>
          <w:p w:rsidR="00531AF2" w:rsidRPr="002B72AC" w:rsidRDefault="00531AF2" w:rsidP="00AB22A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«ДМШ № 11»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38.</w:t>
            </w:r>
          </w:p>
        </w:tc>
        <w:tc>
          <w:tcPr>
            <w:tcW w:w="2428" w:type="dxa"/>
          </w:tcPr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Загидуллин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Роберт</w:t>
            </w:r>
          </w:p>
          <w:p w:rsidR="00531AF2" w:rsidRDefault="00531AF2" w:rsidP="0018788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Каримович</w:t>
            </w:r>
          </w:p>
        </w:tc>
        <w:tc>
          <w:tcPr>
            <w:tcW w:w="3960" w:type="dxa"/>
          </w:tcPr>
          <w:p w:rsidR="00531AF2" w:rsidRPr="0080263D" w:rsidRDefault="00531AF2" w:rsidP="0018788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духовых инструментов МБОУ ДОД «ДМШ № 13»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659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39.</w:t>
            </w:r>
          </w:p>
        </w:tc>
        <w:tc>
          <w:tcPr>
            <w:tcW w:w="2428" w:type="dxa"/>
          </w:tcPr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Кублицкая</w:t>
            </w:r>
          </w:p>
          <w:p w:rsidR="00531AF2" w:rsidRDefault="00531AF2" w:rsidP="00DB15A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Тамара</w:t>
            </w:r>
          </w:p>
          <w:p w:rsidR="00531AF2" w:rsidRDefault="00531AF2" w:rsidP="00643DE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Сергеевна</w:t>
            </w:r>
          </w:p>
        </w:tc>
        <w:tc>
          <w:tcPr>
            <w:tcW w:w="3960" w:type="dxa"/>
          </w:tcPr>
          <w:p w:rsidR="00531AF2" w:rsidRDefault="00531AF2" w:rsidP="00DB15A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домры МБОУ ДОД</w:t>
            </w:r>
          </w:p>
          <w:p w:rsidR="00531AF2" w:rsidRPr="00CB15D2" w:rsidRDefault="00531AF2" w:rsidP="00643DE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«ДМШ № 13»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527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40.</w:t>
            </w:r>
          </w:p>
        </w:tc>
        <w:tc>
          <w:tcPr>
            <w:tcW w:w="2428" w:type="dxa"/>
          </w:tcPr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Чекменёв</w:t>
            </w:r>
          </w:p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Михаил </w:t>
            </w:r>
          </w:p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Александрович </w:t>
            </w:r>
          </w:p>
        </w:tc>
        <w:tc>
          <w:tcPr>
            <w:tcW w:w="3960" w:type="dxa"/>
          </w:tcPr>
          <w:p w:rsidR="00531AF2" w:rsidRPr="00DA0961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духовых инструментов МБОУ ДОД «ДМШ № 13»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734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41.</w:t>
            </w:r>
          </w:p>
        </w:tc>
        <w:tc>
          <w:tcPr>
            <w:tcW w:w="2428" w:type="dxa"/>
          </w:tcPr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Занько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Татьяна </w:t>
            </w:r>
          </w:p>
          <w:p w:rsidR="00531AF2" w:rsidRDefault="00531AF2" w:rsidP="00775E7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Александровна</w:t>
            </w:r>
          </w:p>
        </w:tc>
        <w:tc>
          <w:tcPr>
            <w:tcW w:w="3960" w:type="dxa"/>
          </w:tcPr>
          <w:p w:rsidR="00531AF2" w:rsidRDefault="00531AF2" w:rsidP="00775E7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домры МБОУ ДОД  </w:t>
            </w:r>
          </w:p>
          <w:p w:rsidR="00531AF2" w:rsidRPr="0080263D" w:rsidRDefault="00531AF2" w:rsidP="00775E7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«ДМШ № 14»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580"/>
        </w:trPr>
        <w:tc>
          <w:tcPr>
            <w:tcW w:w="632" w:type="dxa"/>
            <w:gridSpan w:val="2"/>
          </w:tcPr>
          <w:p w:rsidR="00531AF2" w:rsidRPr="001568C1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42.</w:t>
            </w:r>
          </w:p>
        </w:tc>
        <w:tc>
          <w:tcPr>
            <w:tcW w:w="2428" w:type="dxa"/>
          </w:tcPr>
          <w:p w:rsidR="00531AF2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Аксенова</w:t>
            </w:r>
          </w:p>
          <w:p w:rsidR="00531AF2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6418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Андреевна</w:t>
            </w:r>
          </w:p>
        </w:tc>
        <w:tc>
          <w:tcPr>
            <w:tcW w:w="3960" w:type="dxa"/>
          </w:tcPr>
          <w:p w:rsidR="00531AF2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17 </w:t>
            </w:r>
          </w:p>
          <w:p w:rsidR="00531AF2" w:rsidRPr="005E7BB3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С. Сайдашева» г. Казань</w:t>
            </w:r>
          </w:p>
        </w:tc>
        <w:tc>
          <w:tcPr>
            <w:tcW w:w="3600" w:type="dxa"/>
          </w:tcPr>
          <w:p w:rsidR="00531AF2" w:rsidRPr="001568C1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734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43.</w:t>
            </w:r>
          </w:p>
        </w:tc>
        <w:tc>
          <w:tcPr>
            <w:tcW w:w="2428" w:type="dxa"/>
          </w:tcPr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Афанасьева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3145B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</w:tc>
        <w:tc>
          <w:tcPr>
            <w:tcW w:w="3960" w:type="dxa"/>
          </w:tcPr>
          <w:p w:rsidR="00531AF2" w:rsidRDefault="00531AF2" w:rsidP="004968A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домры МБОУ ДОД </w:t>
            </w:r>
          </w:p>
          <w:p w:rsidR="00531AF2" w:rsidRPr="00FC339F" w:rsidRDefault="00531AF2" w:rsidP="004968A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«ДМШ № 17  им. С. Сайдашева»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734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44.</w:t>
            </w:r>
          </w:p>
        </w:tc>
        <w:tc>
          <w:tcPr>
            <w:tcW w:w="2428" w:type="dxa"/>
          </w:tcPr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Ибрагимова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Эндже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Нурисламовна</w:t>
            </w:r>
          </w:p>
        </w:tc>
        <w:tc>
          <w:tcPr>
            <w:tcW w:w="3960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</w:p>
          <w:p w:rsidR="00531AF2" w:rsidRPr="009B3409" w:rsidRDefault="00531AF2" w:rsidP="006E232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МБОУ ДОД «ДМШ № 17 им. С. Сайдашева»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734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45.</w:t>
            </w:r>
          </w:p>
        </w:tc>
        <w:tc>
          <w:tcPr>
            <w:tcW w:w="2428" w:type="dxa"/>
          </w:tcPr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Ивлиева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Раиса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Фуатовна</w:t>
            </w:r>
          </w:p>
        </w:tc>
        <w:tc>
          <w:tcPr>
            <w:tcW w:w="3960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</w:p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МБОУ ДОД «ДМШ № 17 </w:t>
            </w:r>
          </w:p>
          <w:p w:rsidR="00531AF2" w:rsidRPr="009B3409" w:rsidRDefault="00531AF2" w:rsidP="006E232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С. Сайдашева» 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734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46.</w:t>
            </w:r>
          </w:p>
        </w:tc>
        <w:tc>
          <w:tcPr>
            <w:tcW w:w="2428" w:type="dxa"/>
          </w:tcPr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Имаев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Алмас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Зайнутдинович</w:t>
            </w:r>
          </w:p>
        </w:tc>
        <w:tc>
          <w:tcPr>
            <w:tcW w:w="3960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Преподаватель</w:t>
            </w:r>
          </w:p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МБОУ ДОД «ДМШ № 17 </w:t>
            </w:r>
          </w:p>
          <w:p w:rsidR="00531AF2" w:rsidRPr="009B3409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С. Сайдашева»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734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47.</w:t>
            </w:r>
          </w:p>
        </w:tc>
        <w:tc>
          <w:tcPr>
            <w:tcW w:w="2428" w:type="dxa"/>
          </w:tcPr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Шель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Светлана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Михайловна </w:t>
            </w:r>
          </w:p>
        </w:tc>
        <w:tc>
          <w:tcPr>
            <w:tcW w:w="3960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</w:t>
            </w:r>
          </w:p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23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концертмейстер</w:t>
            </w:r>
          </w:p>
          <w:p w:rsidR="00531AF2" w:rsidRDefault="00531AF2" w:rsidP="006E232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МБОУ ДОД «ДМШ № 17 им. С. Сайдашева» </w:t>
            </w:r>
          </w:p>
          <w:p w:rsidR="00531AF2" w:rsidRPr="00FF4175" w:rsidRDefault="00531AF2" w:rsidP="006E232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734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48.</w:t>
            </w:r>
          </w:p>
        </w:tc>
        <w:tc>
          <w:tcPr>
            <w:tcW w:w="2428" w:type="dxa"/>
          </w:tcPr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Шестаков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Николай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Степанович</w:t>
            </w:r>
          </w:p>
        </w:tc>
        <w:tc>
          <w:tcPr>
            <w:tcW w:w="3960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МБОУ ДОД </w:t>
            </w:r>
          </w:p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17 им. С. Сайдашева» </w:t>
            </w:r>
          </w:p>
          <w:p w:rsidR="00531AF2" w:rsidRPr="004C7E14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г. Казань 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49.</w:t>
            </w:r>
          </w:p>
        </w:tc>
        <w:tc>
          <w:tcPr>
            <w:tcW w:w="2428" w:type="dxa"/>
          </w:tcPr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Шестакова</w:t>
            </w:r>
          </w:p>
          <w:p w:rsidR="00531AF2" w:rsidRDefault="00531AF2" w:rsidP="004968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Гульнур</w:t>
            </w:r>
          </w:p>
          <w:p w:rsidR="00531AF2" w:rsidRDefault="00531AF2" w:rsidP="000A180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Равильевна</w:t>
            </w:r>
          </w:p>
        </w:tc>
        <w:tc>
          <w:tcPr>
            <w:tcW w:w="3960" w:type="dxa"/>
          </w:tcPr>
          <w:p w:rsidR="00531AF2" w:rsidRDefault="00531AF2" w:rsidP="000A180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домры, балалайки, гитары МБОУ ДОД «ДМШ № 17 </w:t>
            </w:r>
          </w:p>
          <w:p w:rsidR="00531AF2" w:rsidRPr="008125C6" w:rsidRDefault="00531AF2" w:rsidP="000A180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С. Сайдашева»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50.</w:t>
            </w:r>
          </w:p>
        </w:tc>
        <w:tc>
          <w:tcPr>
            <w:tcW w:w="2428" w:type="dxa"/>
          </w:tcPr>
          <w:p w:rsidR="00531AF2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Мифтахова</w:t>
            </w:r>
          </w:p>
          <w:p w:rsidR="00531AF2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Диляра</w:t>
            </w:r>
          </w:p>
          <w:p w:rsidR="00531AF2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Альбертовна </w:t>
            </w:r>
          </w:p>
          <w:p w:rsidR="00531AF2" w:rsidRDefault="00531AF2" w:rsidP="006849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960" w:type="dxa"/>
          </w:tcPr>
          <w:p w:rsidR="00531AF2" w:rsidRDefault="00531AF2" w:rsidP="006849E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</w:p>
          <w:p w:rsidR="00531AF2" w:rsidRDefault="00531AF2" w:rsidP="006849E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домры МБОУ ДОД «ДМШ № 18 </w:t>
            </w:r>
          </w:p>
          <w:p w:rsidR="00531AF2" w:rsidRPr="00416C2E" w:rsidRDefault="00531AF2" w:rsidP="006849E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М. Музафарова»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51.</w:t>
            </w:r>
          </w:p>
        </w:tc>
        <w:tc>
          <w:tcPr>
            <w:tcW w:w="2428" w:type="dxa"/>
          </w:tcPr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Сиразетдинова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Лилия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Юрьевна</w:t>
            </w:r>
          </w:p>
        </w:tc>
        <w:tc>
          <w:tcPr>
            <w:tcW w:w="3960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 </w:t>
            </w:r>
          </w:p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живописи, композиции и ДПК </w:t>
            </w:r>
          </w:p>
          <w:p w:rsidR="00531AF2" w:rsidRPr="000454EA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«ДХШ № 1»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52.</w:t>
            </w:r>
          </w:p>
        </w:tc>
        <w:tc>
          <w:tcPr>
            <w:tcW w:w="2428" w:type="dxa"/>
          </w:tcPr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Седых</w:t>
            </w:r>
          </w:p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Лариса</w:t>
            </w:r>
          </w:p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Витальевна</w:t>
            </w:r>
          </w:p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960" w:type="dxa"/>
          </w:tcPr>
          <w:p w:rsidR="00531AF2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</w:p>
          <w:p w:rsidR="00531AF2" w:rsidRPr="00171349" w:rsidRDefault="00531AF2" w:rsidP="0013253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рисунка, живописи, композиции, ДПИ, скульптуры МБОУ ДОД «ДХШ № 2»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53.</w:t>
            </w:r>
          </w:p>
        </w:tc>
        <w:tc>
          <w:tcPr>
            <w:tcW w:w="2428" w:type="dxa"/>
          </w:tcPr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Альменова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Инга</w:t>
            </w:r>
          </w:p>
          <w:p w:rsidR="00531AF2" w:rsidRDefault="00531AF2" w:rsidP="0013253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Байназаровна</w:t>
            </w:r>
          </w:p>
        </w:tc>
        <w:tc>
          <w:tcPr>
            <w:tcW w:w="3960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ИЗО</w:t>
            </w:r>
          </w:p>
          <w:p w:rsidR="00531AF2" w:rsidRDefault="00531AF2" w:rsidP="00FC61C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«ДХШ № 3 </w:t>
            </w:r>
          </w:p>
          <w:p w:rsidR="00531AF2" w:rsidRPr="000B4FBC" w:rsidRDefault="00531AF2" w:rsidP="001A54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Б.М. Альменова»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1A54FE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A54FE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54.</w:t>
            </w:r>
          </w:p>
        </w:tc>
        <w:tc>
          <w:tcPr>
            <w:tcW w:w="2428" w:type="dxa"/>
          </w:tcPr>
          <w:p w:rsidR="00531AF2" w:rsidRPr="001A54FE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Сиразиева</w:t>
            </w:r>
          </w:p>
          <w:p w:rsidR="00531AF2" w:rsidRPr="001A54FE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Анжелика</w:t>
            </w:r>
          </w:p>
          <w:p w:rsidR="00531AF2" w:rsidRPr="001A54FE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  <w:p w:rsidR="00531AF2" w:rsidRPr="001A54FE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960" w:type="dxa"/>
          </w:tcPr>
          <w:p w:rsidR="00531AF2" w:rsidRPr="001A54FE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1A54FE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по рисунку, живописи, композиции, ДПИ, дизайна</w:t>
            </w:r>
          </w:p>
          <w:p w:rsidR="00531AF2" w:rsidRPr="001A54FE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«ДХШ № 3 </w:t>
            </w:r>
          </w:p>
          <w:p w:rsidR="00531AF2" w:rsidRPr="001A54FE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A54FE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Б.М. Альменова» г. Казань</w:t>
            </w:r>
          </w:p>
        </w:tc>
        <w:tc>
          <w:tcPr>
            <w:tcW w:w="3600" w:type="dxa"/>
          </w:tcPr>
          <w:p w:rsidR="00531AF2" w:rsidRPr="001A54FE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55.</w:t>
            </w:r>
          </w:p>
        </w:tc>
        <w:tc>
          <w:tcPr>
            <w:tcW w:w="2428" w:type="dxa"/>
          </w:tcPr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Хисматова</w:t>
            </w:r>
          </w:p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Ания</w:t>
            </w:r>
          </w:p>
          <w:p w:rsidR="00531AF2" w:rsidRDefault="00531AF2" w:rsidP="005842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Ринатовна</w:t>
            </w:r>
          </w:p>
        </w:tc>
        <w:tc>
          <w:tcPr>
            <w:tcW w:w="3960" w:type="dxa"/>
          </w:tcPr>
          <w:p w:rsidR="00531AF2" w:rsidRPr="00F36443" w:rsidRDefault="00531AF2" w:rsidP="005842C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рисунка, живописи, композиции, ДПИ, дизайна МБОУ ДОД «ДХШ № 3 им. Б.М. Альменова»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56.</w:t>
            </w:r>
          </w:p>
        </w:tc>
        <w:tc>
          <w:tcPr>
            <w:tcW w:w="2428" w:type="dxa"/>
          </w:tcPr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Якубович</w:t>
            </w:r>
          </w:p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704F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Юрьевна</w:t>
            </w:r>
          </w:p>
        </w:tc>
        <w:tc>
          <w:tcPr>
            <w:tcW w:w="3960" w:type="dxa"/>
          </w:tcPr>
          <w:p w:rsidR="00531AF2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живописи, композиции, ДПИ МБОУ ДОД «ДХШ № 4» </w:t>
            </w:r>
          </w:p>
          <w:p w:rsidR="00531AF2" w:rsidRPr="00F36443" w:rsidRDefault="00531AF2" w:rsidP="00704F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57.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Бердников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Юрий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Леонидович</w:t>
            </w:r>
          </w:p>
        </w:tc>
        <w:tc>
          <w:tcPr>
            <w:tcW w:w="3960" w:type="dxa"/>
          </w:tcPr>
          <w:p w:rsidR="00531AF2" w:rsidRPr="00EF79F9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  <w:r w:rsidRPr="004A38F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 </w:t>
            </w:r>
            <w:r w:rsidRPr="004A38F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специальных дисциплин</w:t>
            </w:r>
            <w:r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 </w:t>
            </w:r>
            <w:r w:rsidRPr="00EF79F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«ДХШ № 5» г. Казань</w:t>
            </w:r>
            <w:r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58.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Бердникова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Михайловна</w:t>
            </w:r>
          </w:p>
        </w:tc>
        <w:tc>
          <w:tcPr>
            <w:tcW w:w="3960" w:type="dxa"/>
          </w:tcPr>
          <w:p w:rsidR="00531AF2" w:rsidRPr="00624A6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24A6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специальных дисциплин МБОУ ДОД «ДХШ № 5»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Ильин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Вячеслав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Иванович</w:t>
            </w:r>
          </w:p>
        </w:tc>
        <w:tc>
          <w:tcPr>
            <w:tcW w:w="3960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ИЗО </w:t>
            </w:r>
          </w:p>
          <w:p w:rsidR="00531AF2" w:rsidRPr="00624A6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«ДХШ № 5»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Купряхина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Людмила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Викторовна</w:t>
            </w:r>
          </w:p>
        </w:tc>
        <w:tc>
          <w:tcPr>
            <w:tcW w:w="3960" w:type="dxa"/>
          </w:tcPr>
          <w:p w:rsidR="00531AF2" w:rsidRPr="00B16564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живописи и рисунка МБОУ ДОД «ДХШ № 5»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61.</w:t>
            </w:r>
          </w:p>
        </w:tc>
        <w:tc>
          <w:tcPr>
            <w:tcW w:w="2428" w:type="dxa"/>
          </w:tcPr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Зиннурова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Земфира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Руфовна</w:t>
            </w:r>
          </w:p>
        </w:tc>
        <w:tc>
          <w:tcPr>
            <w:tcW w:w="3960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</w:p>
          <w:p w:rsidR="00531AF2" w:rsidRPr="001347EF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живописи, композиции и ДПИ МБОУ ДОДО «ДХШ № 6» г. Казань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62.</w:t>
            </w:r>
          </w:p>
        </w:tc>
        <w:tc>
          <w:tcPr>
            <w:tcW w:w="2428" w:type="dxa"/>
          </w:tcPr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Беговатова</w:t>
            </w:r>
          </w:p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Мария</w:t>
            </w:r>
          </w:p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Андреевна</w:t>
            </w:r>
          </w:p>
        </w:tc>
        <w:tc>
          <w:tcPr>
            <w:tcW w:w="3960" w:type="dxa"/>
          </w:tcPr>
          <w:p w:rsidR="00531AF2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саксофона ГАОУ СПО РТ «Казанский музыкальный колледж </w:t>
            </w:r>
          </w:p>
          <w:p w:rsidR="00531AF2" w:rsidRPr="005670DB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Гилемзянова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Эльза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Эрнестовна </w:t>
            </w:r>
          </w:p>
        </w:tc>
        <w:tc>
          <w:tcPr>
            <w:tcW w:w="3960" w:type="dxa"/>
          </w:tcPr>
          <w:p w:rsidR="00531AF2" w:rsidRPr="00285A68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ГАОУ СПО РТ «Казанский музыкальный колледж 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64.</w:t>
            </w:r>
          </w:p>
        </w:tc>
        <w:tc>
          <w:tcPr>
            <w:tcW w:w="2428" w:type="dxa"/>
          </w:tcPr>
          <w:p w:rsidR="00531AF2" w:rsidRDefault="00531AF2" w:rsidP="00127D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Гилязутдинова</w:t>
            </w:r>
          </w:p>
          <w:p w:rsidR="00531AF2" w:rsidRDefault="00531AF2" w:rsidP="00127D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127D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Салиховна</w:t>
            </w:r>
          </w:p>
        </w:tc>
        <w:tc>
          <w:tcPr>
            <w:tcW w:w="3960" w:type="dxa"/>
          </w:tcPr>
          <w:p w:rsidR="00531AF2" w:rsidRDefault="00531AF2" w:rsidP="00127D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ГАОУ СПО РТ «Казанский музыкальный колледж им. И.В. Аухадеева» </w:t>
            </w:r>
          </w:p>
          <w:p w:rsidR="00531AF2" w:rsidRPr="00285A68" w:rsidRDefault="00531AF2" w:rsidP="00127D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65.</w:t>
            </w:r>
          </w:p>
        </w:tc>
        <w:tc>
          <w:tcPr>
            <w:tcW w:w="2428" w:type="dxa"/>
          </w:tcPr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Венедиктова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Дина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Альбертовна </w:t>
            </w:r>
          </w:p>
        </w:tc>
        <w:tc>
          <w:tcPr>
            <w:tcW w:w="3960" w:type="dxa"/>
          </w:tcPr>
          <w:p w:rsidR="00531AF2" w:rsidRDefault="00531AF2" w:rsidP="00BF670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хоровых дисциплин ГАОУ СПО РТ «Казанский музыкальный колледж </w:t>
            </w:r>
          </w:p>
          <w:p w:rsidR="00531AF2" w:rsidRPr="00D97ED6" w:rsidRDefault="00531AF2" w:rsidP="00BF670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66.</w:t>
            </w:r>
          </w:p>
        </w:tc>
        <w:tc>
          <w:tcPr>
            <w:tcW w:w="2428" w:type="dxa"/>
          </w:tcPr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Захарова</w:t>
            </w:r>
          </w:p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Борисовна </w:t>
            </w:r>
          </w:p>
        </w:tc>
        <w:tc>
          <w:tcPr>
            <w:tcW w:w="3960" w:type="dxa"/>
          </w:tcPr>
          <w:p w:rsidR="00531AF2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вокальных и хоровых дисциплин ГАОУ СПО РТ «Казанский музыкальный колледж им. И.В. Аухадеева» </w:t>
            </w:r>
          </w:p>
          <w:p w:rsidR="00531AF2" w:rsidRPr="00986A56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Иванова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Юрьевна</w:t>
            </w:r>
          </w:p>
        </w:tc>
        <w:tc>
          <w:tcPr>
            <w:tcW w:w="3960" w:type="dxa"/>
          </w:tcPr>
          <w:p w:rsidR="00531AF2" w:rsidRPr="00CA2C19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ГАОУ СПО РТ «Казанский музыкальный колледж 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68.</w:t>
            </w:r>
          </w:p>
        </w:tc>
        <w:tc>
          <w:tcPr>
            <w:tcW w:w="2428" w:type="dxa"/>
          </w:tcPr>
          <w:p w:rsidR="00531AF2" w:rsidRDefault="00531AF2" w:rsidP="00127D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Корчагина</w:t>
            </w:r>
          </w:p>
          <w:p w:rsidR="00531AF2" w:rsidRDefault="00531AF2" w:rsidP="00127D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Наталия</w:t>
            </w:r>
          </w:p>
          <w:p w:rsidR="00531AF2" w:rsidRDefault="00531AF2" w:rsidP="00127D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Владимировна </w:t>
            </w:r>
          </w:p>
        </w:tc>
        <w:tc>
          <w:tcPr>
            <w:tcW w:w="3960" w:type="dxa"/>
          </w:tcPr>
          <w:p w:rsidR="00531AF2" w:rsidRPr="004F5899" w:rsidRDefault="00531AF2" w:rsidP="00127D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ГАОУ СПО РТ «Казанский музыкальный колледж 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69.</w:t>
            </w:r>
          </w:p>
        </w:tc>
        <w:tc>
          <w:tcPr>
            <w:tcW w:w="2428" w:type="dxa"/>
          </w:tcPr>
          <w:p w:rsidR="00531AF2" w:rsidRDefault="00531AF2" w:rsidP="00127D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Молчанова</w:t>
            </w:r>
          </w:p>
          <w:p w:rsidR="00531AF2" w:rsidRDefault="00531AF2" w:rsidP="00127D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Радифа</w:t>
            </w:r>
          </w:p>
          <w:p w:rsidR="00531AF2" w:rsidRDefault="00531AF2" w:rsidP="00127D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Харисовна</w:t>
            </w:r>
          </w:p>
        </w:tc>
        <w:tc>
          <w:tcPr>
            <w:tcW w:w="3960" w:type="dxa"/>
          </w:tcPr>
          <w:p w:rsidR="00531AF2" w:rsidRDefault="00531AF2" w:rsidP="00127D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скрипки ГАОУ СПО РТ «Казанский музыкальный колледж</w:t>
            </w:r>
          </w:p>
          <w:p w:rsidR="00531AF2" w:rsidRPr="004F5899" w:rsidRDefault="00531AF2" w:rsidP="00127D9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70.</w:t>
            </w:r>
          </w:p>
        </w:tc>
        <w:tc>
          <w:tcPr>
            <w:tcW w:w="2428" w:type="dxa"/>
          </w:tcPr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Мутавалова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Гузель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Ильгамовна</w:t>
            </w:r>
          </w:p>
        </w:tc>
        <w:tc>
          <w:tcPr>
            <w:tcW w:w="3960" w:type="dxa"/>
          </w:tcPr>
          <w:p w:rsidR="00531AF2" w:rsidRDefault="00531AF2" w:rsidP="00BF670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скрипки ГАОУ СПО РТ «Казанский музыкальный колледж </w:t>
            </w:r>
          </w:p>
          <w:p w:rsidR="00531AF2" w:rsidRPr="00D97ED6" w:rsidRDefault="00531AF2" w:rsidP="0024009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71.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Павлова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Полина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Анатольевна</w:t>
            </w:r>
          </w:p>
        </w:tc>
        <w:tc>
          <w:tcPr>
            <w:tcW w:w="3960" w:type="dxa"/>
          </w:tcPr>
          <w:p w:rsidR="00531AF2" w:rsidRPr="00285A68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ГАОУ СПО РТ «Казанский музыкальный колледж 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72.</w:t>
            </w:r>
          </w:p>
        </w:tc>
        <w:tc>
          <w:tcPr>
            <w:tcW w:w="2428" w:type="dxa"/>
          </w:tcPr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Попов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Антон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Сергеевич</w:t>
            </w:r>
          </w:p>
        </w:tc>
        <w:tc>
          <w:tcPr>
            <w:tcW w:w="3960" w:type="dxa"/>
          </w:tcPr>
          <w:p w:rsidR="00531AF2" w:rsidRDefault="00531AF2" w:rsidP="00BF670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4A38F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аккордеона, ансамбля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ГАОУ СПО РТ «Казанский музыкальный колледж </w:t>
            </w:r>
          </w:p>
          <w:p w:rsidR="00531AF2" w:rsidRPr="00D97ED6" w:rsidRDefault="00531AF2" w:rsidP="00BF670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</w:t>
            </w:r>
            <w:r w:rsidRPr="00D97ED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73.</w:t>
            </w:r>
          </w:p>
        </w:tc>
        <w:tc>
          <w:tcPr>
            <w:tcW w:w="2428" w:type="dxa"/>
          </w:tcPr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Порфирьева</w:t>
            </w:r>
          </w:p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Васьяновна</w:t>
            </w:r>
          </w:p>
        </w:tc>
        <w:tc>
          <w:tcPr>
            <w:tcW w:w="3960" w:type="dxa"/>
          </w:tcPr>
          <w:p w:rsidR="00531AF2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ГАОУСПО РТ «Казанский музыкальный колледж </w:t>
            </w:r>
          </w:p>
          <w:p w:rsidR="00531AF2" w:rsidRPr="00986A56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Потапова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Людмила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Николаевна </w:t>
            </w:r>
          </w:p>
        </w:tc>
        <w:tc>
          <w:tcPr>
            <w:tcW w:w="3960" w:type="dxa"/>
          </w:tcPr>
          <w:p w:rsidR="00531AF2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домры ГАОУ СПО РТ «Казанский музыкальный колледж </w:t>
            </w:r>
          </w:p>
          <w:p w:rsidR="00531AF2" w:rsidRPr="00285A68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75.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Семёнова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Владиславовна</w:t>
            </w:r>
          </w:p>
        </w:tc>
        <w:tc>
          <w:tcPr>
            <w:tcW w:w="3960" w:type="dxa"/>
          </w:tcPr>
          <w:p w:rsidR="00531AF2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ГАОУ СПО РТ «Казанский музыкальный колледж </w:t>
            </w:r>
          </w:p>
          <w:p w:rsidR="00531AF2" w:rsidRPr="00CA2C19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76.</w:t>
            </w:r>
          </w:p>
        </w:tc>
        <w:tc>
          <w:tcPr>
            <w:tcW w:w="2428" w:type="dxa"/>
          </w:tcPr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Файзуллина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Алина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Тимуровна</w:t>
            </w:r>
          </w:p>
        </w:tc>
        <w:tc>
          <w:tcPr>
            <w:tcW w:w="3960" w:type="dxa"/>
          </w:tcPr>
          <w:p w:rsidR="00531AF2" w:rsidRDefault="00531AF2" w:rsidP="00BF670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скрипки ГАОУ СПО РТ «Казанский музыкальный колледж </w:t>
            </w:r>
          </w:p>
          <w:p w:rsidR="00531AF2" w:rsidRPr="00D97ED6" w:rsidRDefault="00531AF2" w:rsidP="00BF670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77.</w:t>
            </w:r>
          </w:p>
        </w:tc>
        <w:tc>
          <w:tcPr>
            <w:tcW w:w="2428" w:type="dxa"/>
          </w:tcPr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Хабибуллина</w:t>
            </w:r>
          </w:p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Эльвира</w:t>
            </w:r>
          </w:p>
          <w:p w:rsidR="00531AF2" w:rsidRDefault="00531AF2" w:rsidP="00357FE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Султановна</w:t>
            </w:r>
          </w:p>
        </w:tc>
        <w:tc>
          <w:tcPr>
            <w:tcW w:w="3960" w:type="dxa"/>
          </w:tcPr>
          <w:p w:rsidR="00531AF2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вокала ГАОУ СПО РТ «Казанский музыкальный колледж </w:t>
            </w:r>
          </w:p>
          <w:p w:rsidR="00531AF2" w:rsidRPr="00A77948" w:rsidRDefault="00531AF2" w:rsidP="00357FE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78.</w:t>
            </w:r>
          </w:p>
        </w:tc>
        <w:tc>
          <w:tcPr>
            <w:tcW w:w="2428" w:type="dxa"/>
          </w:tcPr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Хаматдинова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Альфия</w:t>
            </w:r>
          </w:p>
          <w:p w:rsidR="00531AF2" w:rsidRDefault="00531AF2" w:rsidP="00BF670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Ахкиямовна</w:t>
            </w:r>
          </w:p>
        </w:tc>
        <w:tc>
          <w:tcPr>
            <w:tcW w:w="3960" w:type="dxa"/>
          </w:tcPr>
          <w:p w:rsidR="00531AF2" w:rsidRDefault="00531AF2" w:rsidP="00BF670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ГАОУ СПО РТ «Казанский музыкальный колледж </w:t>
            </w:r>
          </w:p>
          <w:p w:rsidR="00531AF2" w:rsidRPr="00D97ED6" w:rsidRDefault="00531AF2" w:rsidP="00BF670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79.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Хасанова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Алсу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Наилевна</w:t>
            </w:r>
          </w:p>
        </w:tc>
        <w:tc>
          <w:tcPr>
            <w:tcW w:w="3960" w:type="dxa"/>
          </w:tcPr>
          <w:p w:rsidR="00531AF2" w:rsidRPr="00CA2C19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ГАОУ СПО РТ «Казанский музыкальный колледж им. И.В. Аухадеева»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Александрова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Наталья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Алексеевна</w:t>
            </w:r>
          </w:p>
        </w:tc>
        <w:tc>
          <w:tcPr>
            <w:tcW w:w="3960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</w:p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классического танца ГАОУ СПО РТ «Казанское хореографическое училище» (техникум) </w:t>
            </w:r>
          </w:p>
          <w:p w:rsidR="00531AF2" w:rsidRPr="00C91CFD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81.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Бортяков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Виталий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Николаевич</w:t>
            </w:r>
          </w:p>
        </w:tc>
        <w:tc>
          <w:tcPr>
            <w:tcW w:w="3960" w:type="dxa"/>
          </w:tcPr>
          <w:p w:rsidR="00531AF2" w:rsidRPr="002B3DB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классического и дуэтно-классического танцев ГАОУ СПО РТ «Казанское хореографическое училище» (техникум)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82.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Давлеева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Валентина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Васильевна</w:t>
            </w:r>
          </w:p>
        </w:tc>
        <w:tc>
          <w:tcPr>
            <w:tcW w:w="3960" w:type="dxa"/>
          </w:tcPr>
          <w:p w:rsidR="00531AF2" w:rsidRPr="002B3DBC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классического танца ГАОУ СПО РТ «Казанское хореографическое училище» (техникум)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83.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Девятаева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Нэлли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Михайловна</w:t>
            </w:r>
          </w:p>
        </w:tc>
        <w:tc>
          <w:tcPr>
            <w:tcW w:w="3960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ГАОУ СПО РТ «Казанское хореографическое училище» (техникум)</w:t>
            </w:r>
          </w:p>
          <w:p w:rsidR="00531AF2" w:rsidRPr="002126DD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Зарипова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Анатольевна</w:t>
            </w:r>
          </w:p>
        </w:tc>
        <w:tc>
          <w:tcPr>
            <w:tcW w:w="3960" w:type="dxa"/>
          </w:tcPr>
          <w:p w:rsidR="00531AF2" w:rsidRPr="002126DD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классического танца ГАОУ СПО РТ «Казанское хореографическое училище» (техникум)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85.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Мамин-Оглы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Марина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Энверовна </w:t>
            </w:r>
          </w:p>
        </w:tc>
        <w:tc>
          <w:tcPr>
            <w:tcW w:w="3960" w:type="dxa"/>
          </w:tcPr>
          <w:p w:rsidR="00531AF2" w:rsidRPr="00C91CFD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классического танца и актерского мастерства ГАОУ СПО РТ «Казанское хореографическое училище» (техникум)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86.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Нигматуллина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Асия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Ренатовна</w:t>
            </w:r>
          </w:p>
        </w:tc>
        <w:tc>
          <w:tcPr>
            <w:tcW w:w="3960" w:type="dxa"/>
          </w:tcPr>
          <w:p w:rsidR="00531AF2" w:rsidRPr="002126DD" w:rsidRDefault="00531AF2" w:rsidP="001A54F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народно-сценического танца ГАОУ СПО РТ «Казанское хореографическое училище» (техникум)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87.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Яковлева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Наталия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</w:tc>
        <w:tc>
          <w:tcPr>
            <w:tcW w:w="3960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ГАОУ СПО РТ «Казанское хореографическое училище» (техникум)</w:t>
            </w:r>
          </w:p>
          <w:p w:rsidR="00531AF2" w:rsidRPr="005B39AD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Юсупова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Разида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Загитовна</w:t>
            </w:r>
          </w:p>
        </w:tc>
        <w:tc>
          <w:tcPr>
            <w:tcW w:w="3960" w:type="dxa"/>
          </w:tcPr>
          <w:p w:rsidR="00531AF2" w:rsidRPr="0070589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Преподаватель-мастер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ГБПОУ СПО «Казанский техникум народных художественных промыслов»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89.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Дзенчарская 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Ангелина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Львовна</w:t>
            </w:r>
          </w:p>
        </w:tc>
        <w:tc>
          <w:tcPr>
            <w:tcW w:w="3960" w:type="dxa"/>
          </w:tcPr>
          <w:p w:rsidR="00531AF2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Pr="00927110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927110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ГАОУ СПО РТ «Казанское театральное училище»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Каримова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Миляуша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Ильдусовна</w:t>
            </w:r>
          </w:p>
        </w:tc>
        <w:tc>
          <w:tcPr>
            <w:tcW w:w="3960" w:type="dxa"/>
          </w:tcPr>
          <w:p w:rsidR="00531AF2" w:rsidRPr="00715A79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ГАОУ СПО РТ «Казанское театральное училище»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Мубаракшина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Алсу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Гилемхановна</w:t>
            </w:r>
          </w:p>
        </w:tc>
        <w:tc>
          <w:tcPr>
            <w:tcW w:w="3960" w:type="dxa"/>
          </w:tcPr>
          <w:p w:rsidR="00531AF2" w:rsidRPr="00715A79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истории ГАОУ СПО РТ «Казанское театральное училище»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92.</w:t>
            </w:r>
          </w:p>
        </w:tc>
        <w:tc>
          <w:tcPr>
            <w:tcW w:w="2428" w:type="dxa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Шевелева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</w:tc>
        <w:tc>
          <w:tcPr>
            <w:tcW w:w="3960" w:type="dxa"/>
          </w:tcPr>
          <w:p w:rsidR="00531AF2" w:rsidRPr="00715A79" w:rsidRDefault="00531AF2" w:rsidP="00CC2BE1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обществоведения ГАОУ СПО РТ «Казанское театральное училище»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93.</w:t>
            </w:r>
          </w:p>
        </w:tc>
        <w:tc>
          <w:tcPr>
            <w:tcW w:w="2428" w:type="dxa"/>
          </w:tcPr>
          <w:p w:rsidR="00531AF2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Власов</w:t>
            </w:r>
          </w:p>
          <w:p w:rsidR="00531AF2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</w:t>
            </w:r>
          </w:p>
          <w:p w:rsidR="00531AF2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Петрович</w:t>
            </w:r>
          </w:p>
        </w:tc>
        <w:tc>
          <w:tcPr>
            <w:tcW w:w="3960" w:type="dxa"/>
          </w:tcPr>
          <w:p w:rsidR="00531AF2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физической культуры ГАОУ СПО РТ «Казанское художественное училище </w:t>
            </w:r>
          </w:p>
          <w:p w:rsidR="00531AF2" w:rsidRPr="0002404B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Н.И. Фешина» (техникум) г. Казань</w:t>
            </w:r>
          </w:p>
        </w:tc>
        <w:tc>
          <w:tcPr>
            <w:tcW w:w="3600" w:type="dxa"/>
          </w:tcPr>
          <w:p w:rsidR="00531AF2" w:rsidRPr="001568C1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94.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Замилова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Альфия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Анваровна </w:t>
            </w:r>
          </w:p>
        </w:tc>
        <w:tc>
          <w:tcPr>
            <w:tcW w:w="3960" w:type="dxa"/>
          </w:tcPr>
          <w:p w:rsidR="00531AF2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профессиональных и специальных дисциплин  ГАОУ СПО РТ «Казанское художественное училище </w:t>
            </w:r>
          </w:p>
          <w:p w:rsidR="00531AF2" w:rsidRPr="00F75211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Н.И. Фешина» (техникум)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95.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Сибгатуллин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Зуфар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Мухаметович</w:t>
            </w:r>
          </w:p>
        </w:tc>
        <w:tc>
          <w:tcPr>
            <w:tcW w:w="3960" w:type="dxa"/>
          </w:tcPr>
          <w:p w:rsidR="00531AF2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профессиональных дисциплин ГАОУ СПО РТ «Казанское художественное училище им. И.Н. Фешина» (техникум) </w:t>
            </w:r>
          </w:p>
          <w:p w:rsidR="00531AF2" w:rsidRPr="00A67352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96.</w:t>
            </w:r>
          </w:p>
        </w:tc>
        <w:tc>
          <w:tcPr>
            <w:tcW w:w="2428" w:type="dxa"/>
          </w:tcPr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Хамидуллин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Айрат</w:t>
            </w:r>
          </w:p>
          <w:p w:rsidR="00531AF2" w:rsidRDefault="00531AF2" w:rsidP="006D3B2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Габдуллович</w:t>
            </w:r>
          </w:p>
        </w:tc>
        <w:tc>
          <w:tcPr>
            <w:tcW w:w="3960" w:type="dxa"/>
          </w:tcPr>
          <w:p w:rsidR="00531AF2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профессиональных дисциплин ГАОУ СПО РТ «Казанское художественное училище им. Н.И. Фешина» (техникум) </w:t>
            </w:r>
          </w:p>
          <w:p w:rsidR="00531AF2" w:rsidRPr="00F75211" w:rsidRDefault="00531AF2" w:rsidP="006D3B2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г. Казань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97.</w:t>
            </w:r>
          </w:p>
        </w:tc>
        <w:tc>
          <w:tcPr>
            <w:tcW w:w="2428" w:type="dxa"/>
          </w:tcPr>
          <w:p w:rsidR="00531AF2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Эртевциан</w:t>
            </w:r>
          </w:p>
          <w:p w:rsidR="00531AF2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Фарида</w:t>
            </w:r>
          </w:p>
          <w:p w:rsidR="00531AF2" w:rsidRDefault="00531AF2" w:rsidP="00CE7A1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Талгатовна</w:t>
            </w:r>
          </w:p>
        </w:tc>
        <w:tc>
          <w:tcPr>
            <w:tcW w:w="3960" w:type="dxa"/>
          </w:tcPr>
          <w:p w:rsidR="00531AF2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русского языка и литературы ГАОУ СПО РТ «Казанское художественное училище им. Н.И. Фешина» (техникум)</w:t>
            </w:r>
          </w:p>
          <w:p w:rsidR="00531AF2" w:rsidRPr="0002404B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г. Казань</w:t>
            </w:r>
          </w:p>
        </w:tc>
        <w:tc>
          <w:tcPr>
            <w:tcW w:w="3600" w:type="dxa"/>
          </w:tcPr>
          <w:p w:rsidR="00531AF2" w:rsidRPr="001568C1" w:rsidRDefault="00531AF2" w:rsidP="00CE7A1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Кукморский муниципальный район РТ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Хабибуллина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Дания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Расыховна</w:t>
            </w:r>
          </w:p>
        </w:tc>
        <w:tc>
          <w:tcPr>
            <w:tcW w:w="3960" w:type="dxa"/>
          </w:tcPr>
          <w:p w:rsidR="00531AF2" w:rsidRPr="003524F5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театрального отделения МБОУ ДОД «Кукморская ДШИ» Кукморский муниципальный район РТ, пгт Кукмор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Ханнанова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Элмира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Рафильевна </w:t>
            </w:r>
          </w:p>
        </w:tc>
        <w:tc>
          <w:tcPr>
            <w:tcW w:w="3960" w:type="dxa"/>
          </w:tcPr>
          <w:p w:rsidR="00531AF2" w:rsidRPr="003524F5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вокала МБОУ ДОД «Кукморская ДШИ» Кукморский муниципальный район РТ, пгт Кукмор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A54FE" w:rsidRDefault="00531AF2" w:rsidP="00703230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A54FE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Лаишевский муниципальный район РТ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Миронова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Наталья </w:t>
            </w:r>
          </w:p>
          <w:p w:rsidR="00531AF2" w:rsidRDefault="00531AF2" w:rsidP="000029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Станиславовна</w:t>
            </w:r>
          </w:p>
        </w:tc>
        <w:tc>
          <w:tcPr>
            <w:tcW w:w="3960" w:type="dxa"/>
          </w:tcPr>
          <w:p w:rsidR="00531AF2" w:rsidRDefault="00531AF2" w:rsidP="0094315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вокала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«ДШИ»</w:t>
            </w:r>
          </w:p>
          <w:p w:rsidR="00531AF2" w:rsidRDefault="00531AF2" w:rsidP="0094315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Лаишевский муниципальный район РТ, </w:t>
            </w:r>
          </w:p>
          <w:p w:rsidR="00531AF2" w:rsidRPr="00D67674" w:rsidRDefault="00531AF2" w:rsidP="0094315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г. Лаишево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411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Лениногрский муниципальный район РТ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Винникова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Александровна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МБУ ДО «Лениногорский ДМШ им. Н.М. Кудашева» </w:t>
            </w:r>
          </w:p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Лениногорский муниципальный район РТ, </w:t>
            </w:r>
          </w:p>
          <w:p w:rsidR="00531AF2" w:rsidRPr="002764BF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г. Лениногорск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Галлямова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Эльмира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Расиховна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рисунка, живописи, композиции МБО ДО «Лениногорский ДХШ</w:t>
            </w:r>
          </w:p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им. М.Х. Хаертдинова» Лениногорский муниципальный район РТ, г. Лениногорск </w:t>
            </w:r>
          </w:p>
          <w:p w:rsidR="00531AF2" w:rsidRPr="002764BF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Гиззатова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Назира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Назимовна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живописи,  композиции МБО ДО «Лениногорский ДХШ </w:t>
            </w:r>
          </w:p>
          <w:p w:rsidR="00531AF2" w:rsidRPr="002764BF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М.Х. Хаертдинова» Лениногорский муниципальный район РТ, г. Лениногорск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Гречная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Асия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Мингалеевна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композиции и лепки </w:t>
            </w:r>
          </w:p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 ДО «Лениногорский ДХШ </w:t>
            </w:r>
          </w:p>
          <w:p w:rsidR="00531AF2" w:rsidRPr="00641E30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М.Х. Хаертдинова» Лениногорский муниципальный район РТ, г. Лениногорск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Постнова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Геннадьевна 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живописи, композиции МБО ДО «Лениногорский ДХШ </w:t>
            </w:r>
          </w:p>
          <w:p w:rsidR="00531AF2" w:rsidRPr="002764BF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М.Х. Хаертдинова» Лениногорский муниципальный район РТ, г. Лениногорск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Толстова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Эльмира 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Сагитовна 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рисунка, живописи, композиции МБО ДО «Лениногорский ДХШ </w:t>
            </w:r>
          </w:p>
          <w:p w:rsidR="00531AF2" w:rsidRPr="00641E30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им. М.Х. Хаертдинова» Лениногорский муниципальный район РТ, г. Лениногорск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FA1C6B" w:rsidRDefault="00531AF2" w:rsidP="006827CA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A1C6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Мамадышский муниципальный район РТ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Васильева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Эльмира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Халитовна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МБОУ ДОД «ДШИ </w:t>
            </w:r>
          </w:p>
          <w:p w:rsidR="00531AF2" w:rsidRPr="00D15603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им. комп. Яруллиных» Мамадышский муниципальный район РТ, г. Мамадыш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Король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Елизавета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Павловна </w:t>
            </w:r>
          </w:p>
        </w:tc>
        <w:tc>
          <w:tcPr>
            <w:tcW w:w="3960" w:type="dxa"/>
          </w:tcPr>
          <w:p w:rsidR="00531AF2" w:rsidRPr="00D15603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«ДШИ им. комп. Яруллиных» Мамадышский муниципальный район РТ, г. Мамадыш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Менделеевский муниципальный район РТ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Абрамова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Алия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Азатовна</w:t>
            </w:r>
          </w:p>
        </w:tc>
        <w:tc>
          <w:tcPr>
            <w:tcW w:w="3960" w:type="dxa"/>
          </w:tcPr>
          <w:p w:rsidR="00531AF2" w:rsidRPr="00E3194A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хоровых дисциплин МБУ ДОД «ДШИ» Менделеевский муниципальный район РТ, г. Менделеевск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Сабирзянова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Эльмира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Дамировна</w:t>
            </w:r>
          </w:p>
        </w:tc>
        <w:tc>
          <w:tcPr>
            <w:tcW w:w="3960" w:type="dxa"/>
          </w:tcPr>
          <w:p w:rsidR="00531AF2" w:rsidRPr="00641E30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МБУ ДОД «ДШИ» Менделеевский муниципальный район РТ, г. Менделеевск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Ушкова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Default="00531AF2" w:rsidP="006827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Алекссевна</w:t>
            </w:r>
          </w:p>
        </w:tc>
        <w:tc>
          <w:tcPr>
            <w:tcW w:w="3960" w:type="dxa"/>
          </w:tcPr>
          <w:p w:rsidR="00531AF2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скрипки МБУ ДОД «ДШИ» Менделеевский муниципальный район РТ, </w:t>
            </w:r>
          </w:p>
          <w:p w:rsidR="00531AF2" w:rsidRPr="00641E30" w:rsidRDefault="00531AF2" w:rsidP="006827C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г. Менделеевск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Мензелинский муниципальный район РТ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28" w:type="dxa"/>
          </w:tcPr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Горбунова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Владимировна </w:t>
            </w:r>
          </w:p>
        </w:tc>
        <w:tc>
          <w:tcPr>
            <w:tcW w:w="3960" w:type="dxa"/>
          </w:tcPr>
          <w:p w:rsidR="00531AF2" w:rsidRPr="00D15603" w:rsidRDefault="00531AF2" w:rsidP="009911D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художественного отделения МБУ ДО «ДШИ» Мензелинский муниципальный район РТ, г. Мензелинск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28" w:type="dxa"/>
          </w:tcPr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Коротина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Екатерина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Сергеевна</w:t>
            </w:r>
          </w:p>
        </w:tc>
        <w:tc>
          <w:tcPr>
            <w:tcW w:w="3960" w:type="dxa"/>
          </w:tcPr>
          <w:p w:rsidR="00531AF2" w:rsidRPr="00D15603" w:rsidRDefault="00531AF2" w:rsidP="009911D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художественного отделения МБУ ДО «ДШИ» Мензелинский муниципальный район РТ, г. Мензелинск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632" w:type="dxa"/>
            <w:gridSpan w:val="2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28" w:type="dxa"/>
          </w:tcPr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Митюшкина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225388">
            <w:pPr>
              <w:tabs>
                <w:tab w:val="center" w:pos="1347"/>
                <w:tab w:val="right" w:pos="2694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ab/>
              <w:t>Леонидовна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ab/>
            </w:r>
          </w:p>
        </w:tc>
        <w:tc>
          <w:tcPr>
            <w:tcW w:w="3960" w:type="dxa"/>
          </w:tcPr>
          <w:p w:rsidR="00531AF2" w:rsidRPr="00D15603" w:rsidRDefault="00531AF2" w:rsidP="009911D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D1560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художественного отделения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МБУДО «ДШИ» Мензелинский муниципальный район РТ, г. Мензелинск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Набережночелнинский муниципальный район РТ</w:t>
            </w: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Гарипова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Ильнара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Хатиповна</w:t>
            </w:r>
          </w:p>
        </w:tc>
        <w:tc>
          <w:tcPr>
            <w:tcW w:w="3960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 </w:t>
            </w:r>
          </w:p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1» </w:t>
            </w:r>
          </w:p>
          <w:p w:rsidR="00531AF2" w:rsidRPr="001E5247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Гатиатуллина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Рина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Алексеевна </w:t>
            </w:r>
          </w:p>
        </w:tc>
        <w:tc>
          <w:tcPr>
            <w:tcW w:w="3960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1» </w:t>
            </w:r>
          </w:p>
          <w:p w:rsidR="00531AF2" w:rsidRPr="004A547F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Светлана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Борисовна</w:t>
            </w:r>
          </w:p>
        </w:tc>
        <w:tc>
          <w:tcPr>
            <w:tcW w:w="3960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виолончели </w:t>
            </w:r>
          </w:p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 «ДМШ № 1» </w:t>
            </w:r>
          </w:p>
          <w:p w:rsidR="00531AF2" w:rsidRPr="00CF69E0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Федорова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</w:tc>
        <w:tc>
          <w:tcPr>
            <w:tcW w:w="3960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 «ДМШ № 1» </w:t>
            </w:r>
          </w:p>
          <w:p w:rsidR="00531AF2" w:rsidRPr="00CF69E0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92" w:type="dxa"/>
            <w:gridSpan w:val="2"/>
          </w:tcPr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Терентьева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Валерьевна</w:t>
            </w:r>
          </w:p>
        </w:tc>
        <w:tc>
          <w:tcPr>
            <w:tcW w:w="3960" w:type="dxa"/>
          </w:tcPr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вокала МАОУ ДОД</w:t>
            </w:r>
          </w:p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«ДМШ № 2»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Набережночелнинский муниципальный район РТ, </w:t>
            </w:r>
          </w:p>
          <w:p w:rsidR="00531AF2" w:rsidRPr="00CF69E0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92" w:type="dxa"/>
            <w:gridSpan w:val="2"/>
          </w:tcPr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Хамитов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Таир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Садыкович</w:t>
            </w:r>
          </w:p>
        </w:tc>
        <w:tc>
          <w:tcPr>
            <w:tcW w:w="3960" w:type="dxa"/>
          </w:tcPr>
          <w:p w:rsidR="00531AF2" w:rsidRPr="00326986" w:rsidRDefault="00531AF2" w:rsidP="0032698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МАОУ ДОД  «ДМШ № 2»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492" w:type="dxa"/>
            <w:gridSpan w:val="2"/>
          </w:tcPr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Шафигуллина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Загфран</w:t>
            </w:r>
          </w:p>
          <w:p w:rsidR="00531AF2" w:rsidRDefault="00531AF2" w:rsidP="009911D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Мазхатовна</w:t>
            </w:r>
          </w:p>
        </w:tc>
        <w:tc>
          <w:tcPr>
            <w:tcW w:w="3960" w:type="dxa"/>
          </w:tcPr>
          <w:p w:rsidR="00531AF2" w:rsidRDefault="00531AF2" w:rsidP="009911D8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 «ДМШ № 2» </w:t>
            </w:r>
          </w:p>
          <w:p w:rsidR="00531AF2" w:rsidRPr="00CF69E0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Бахтиярова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Эльмира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Анасовна</w:t>
            </w:r>
          </w:p>
        </w:tc>
        <w:tc>
          <w:tcPr>
            <w:tcW w:w="3960" w:type="dxa"/>
          </w:tcPr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МБОУ ДОД  </w:t>
            </w:r>
          </w:p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3»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</w:t>
            </w:r>
          </w:p>
          <w:p w:rsidR="00531AF2" w:rsidRPr="008A6E88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Булатова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Сергеевна</w:t>
            </w:r>
          </w:p>
        </w:tc>
        <w:tc>
          <w:tcPr>
            <w:tcW w:w="3960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хорового и вокального пения </w:t>
            </w:r>
          </w:p>
          <w:p w:rsidR="00531AF2" w:rsidRPr="008A6E88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3»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Малюта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Марина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Павловна</w:t>
            </w:r>
          </w:p>
        </w:tc>
        <w:tc>
          <w:tcPr>
            <w:tcW w:w="3960" w:type="dxa"/>
          </w:tcPr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 МБОУ ДОД «ДМШ № 3»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Набережночелнинский муниципальный район РТ, </w:t>
            </w:r>
          </w:p>
          <w:p w:rsidR="00531AF2" w:rsidRPr="003E714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Нуждина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Максимовна </w:t>
            </w:r>
          </w:p>
        </w:tc>
        <w:tc>
          <w:tcPr>
            <w:tcW w:w="3960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3» </w:t>
            </w:r>
          </w:p>
          <w:p w:rsidR="00531AF2" w:rsidRPr="008A6E88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Арап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Марина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Ивановна</w:t>
            </w:r>
          </w:p>
        </w:tc>
        <w:tc>
          <w:tcPr>
            <w:tcW w:w="3960" w:type="dxa"/>
          </w:tcPr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МАОУ ДОД «ДМШ № 4»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Набережночелнинский муниципальный район РТ, </w:t>
            </w:r>
          </w:p>
          <w:p w:rsidR="00531AF2" w:rsidRPr="00D4324E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492" w:type="dxa"/>
            <w:gridSpan w:val="2"/>
          </w:tcPr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Брахнова</w:t>
            </w:r>
          </w:p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Анна</w:t>
            </w:r>
          </w:p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Владимировна </w:t>
            </w:r>
          </w:p>
        </w:tc>
        <w:tc>
          <w:tcPr>
            <w:tcW w:w="3960" w:type="dxa"/>
          </w:tcPr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духовых деревянных инструментов МАОУ ДОД  «ДМШ № 4» </w:t>
            </w:r>
          </w:p>
          <w:p w:rsidR="00531AF2" w:rsidRPr="00D4324E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Добрынина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Алла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</w:p>
        </w:tc>
        <w:tc>
          <w:tcPr>
            <w:tcW w:w="3960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</w:t>
            </w:r>
          </w:p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4» </w:t>
            </w:r>
          </w:p>
          <w:p w:rsidR="00531AF2" w:rsidRPr="00573836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Куманеева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Мария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Викторовна </w:t>
            </w:r>
          </w:p>
        </w:tc>
        <w:tc>
          <w:tcPr>
            <w:tcW w:w="3960" w:type="dxa"/>
          </w:tcPr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гитары МАОУ ДОД </w:t>
            </w:r>
          </w:p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4 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Набережночелнинский муниципальный район РТ, </w:t>
            </w:r>
          </w:p>
          <w:p w:rsidR="00531AF2" w:rsidRPr="00AA490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Сергеева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Оксана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Николаевна</w:t>
            </w:r>
          </w:p>
        </w:tc>
        <w:tc>
          <w:tcPr>
            <w:tcW w:w="3960" w:type="dxa"/>
          </w:tcPr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виолончели МАОУ ДОД «ДМШ № 4»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</w:t>
            </w:r>
          </w:p>
          <w:p w:rsidR="00531AF2" w:rsidRPr="00AA490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Ракипова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Разиля 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Нажмутдиновна </w:t>
            </w:r>
          </w:p>
        </w:tc>
        <w:tc>
          <w:tcPr>
            <w:tcW w:w="3960" w:type="dxa"/>
          </w:tcPr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МАОУ ДОД «ДМШ № 5»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Набережночелнинский муниципальный район РТ, </w:t>
            </w:r>
          </w:p>
          <w:p w:rsidR="00531AF2" w:rsidRPr="00326986" w:rsidRDefault="00531AF2" w:rsidP="0032698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Филатова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Александровна </w:t>
            </w:r>
          </w:p>
        </w:tc>
        <w:tc>
          <w:tcPr>
            <w:tcW w:w="3960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</w:t>
            </w:r>
          </w:p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5» </w:t>
            </w:r>
          </w:p>
          <w:p w:rsidR="00531AF2" w:rsidRPr="008D20DC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Шамаев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Дмитрий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Витальевич </w:t>
            </w:r>
          </w:p>
        </w:tc>
        <w:tc>
          <w:tcPr>
            <w:tcW w:w="3960" w:type="dxa"/>
          </w:tcPr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гитары  </w:t>
            </w:r>
          </w:p>
          <w:p w:rsidR="00531AF2" w:rsidRDefault="00531AF2" w:rsidP="00E27ED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5» </w:t>
            </w:r>
          </w:p>
          <w:p w:rsidR="00531AF2" w:rsidRPr="008D20DC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20.</w:t>
            </w:r>
          </w:p>
        </w:tc>
        <w:tc>
          <w:tcPr>
            <w:tcW w:w="2492" w:type="dxa"/>
            <w:gridSpan w:val="2"/>
          </w:tcPr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Замилов</w:t>
            </w:r>
          </w:p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Рустем</w:t>
            </w:r>
          </w:p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Ренатович </w:t>
            </w:r>
          </w:p>
        </w:tc>
        <w:tc>
          <w:tcPr>
            <w:tcW w:w="3960" w:type="dxa"/>
          </w:tcPr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балалайки  </w:t>
            </w:r>
          </w:p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«ДМШ № 6 им. С. Сайдашева» </w:t>
            </w:r>
          </w:p>
          <w:p w:rsidR="00531AF2" w:rsidRPr="00676DB1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21.</w:t>
            </w:r>
          </w:p>
        </w:tc>
        <w:tc>
          <w:tcPr>
            <w:tcW w:w="2492" w:type="dxa"/>
            <w:gridSpan w:val="2"/>
          </w:tcPr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Макушина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Ольга</w:t>
            </w:r>
          </w:p>
          <w:p w:rsidR="00531AF2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Ярославовна</w:t>
            </w:r>
          </w:p>
        </w:tc>
        <w:tc>
          <w:tcPr>
            <w:tcW w:w="3960" w:type="dxa"/>
          </w:tcPr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вокала МАОУ ДОД </w:t>
            </w:r>
          </w:p>
          <w:p w:rsidR="00531AF2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 № 6 им. С. Сайдашева» </w:t>
            </w:r>
          </w:p>
          <w:p w:rsidR="00531AF2" w:rsidRPr="007D2F79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Топтыгина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Светлана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Владимировна </w:t>
            </w:r>
          </w:p>
        </w:tc>
        <w:tc>
          <w:tcPr>
            <w:tcW w:w="3960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</w:t>
            </w:r>
          </w:p>
          <w:p w:rsidR="00531AF2" w:rsidRPr="00AA490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«ДМШ № 6 им. С. Сайдашева»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23.</w:t>
            </w:r>
          </w:p>
        </w:tc>
        <w:tc>
          <w:tcPr>
            <w:tcW w:w="2492" w:type="dxa"/>
            <w:gridSpan w:val="2"/>
          </w:tcPr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Хасанова</w:t>
            </w:r>
          </w:p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Викторовна </w:t>
            </w:r>
          </w:p>
        </w:tc>
        <w:tc>
          <w:tcPr>
            <w:tcW w:w="3960" w:type="dxa"/>
          </w:tcPr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гитары  МАОУ ДОД</w:t>
            </w:r>
          </w:p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«ДМШ № 6 им. С. Сайдашева» </w:t>
            </w:r>
          </w:p>
          <w:p w:rsidR="00531AF2" w:rsidRPr="00676DB1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24.</w:t>
            </w:r>
          </w:p>
        </w:tc>
        <w:tc>
          <w:tcPr>
            <w:tcW w:w="2492" w:type="dxa"/>
            <w:gridSpan w:val="2"/>
          </w:tcPr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Шарафиева</w:t>
            </w:r>
          </w:p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5022F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Юрьевна </w:t>
            </w:r>
          </w:p>
        </w:tc>
        <w:tc>
          <w:tcPr>
            <w:tcW w:w="3960" w:type="dxa"/>
          </w:tcPr>
          <w:p w:rsidR="00531AF2" w:rsidRDefault="00531AF2" w:rsidP="005022F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МАОУ ДОД «ДМШ № 6 им. С. Сайдашева» </w:t>
            </w:r>
          </w:p>
          <w:p w:rsidR="00531AF2" w:rsidRPr="00B04D4B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25.</w:t>
            </w:r>
          </w:p>
        </w:tc>
        <w:tc>
          <w:tcPr>
            <w:tcW w:w="2492" w:type="dxa"/>
            <w:gridSpan w:val="2"/>
          </w:tcPr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Хамадуллина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Ильмира</w:t>
            </w:r>
          </w:p>
          <w:p w:rsidR="00531AF2" w:rsidRDefault="00531AF2" w:rsidP="00E27ED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Назмутдинова</w:t>
            </w:r>
          </w:p>
        </w:tc>
        <w:tc>
          <w:tcPr>
            <w:tcW w:w="3960" w:type="dxa"/>
          </w:tcPr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хореографии МАОУ ДОД «ДШИ»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Набережночелнинский муниципальный район РТ, </w:t>
            </w:r>
          </w:p>
          <w:p w:rsidR="00531AF2" w:rsidRPr="003E714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Федотова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Наталья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Ивановна</w:t>
            </w:r>
          </w:p>
        </w:tc>
        <w:tc>
          <w:tcPr>
            <w:tcW w:w="3960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актерского мастерства, театральных игр и сценической речи </w:t>
            </w:r>
          </w:p>
          <w:p w:rsidR="00531AF2" w:rsidRPr="00D4324E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МАОУ ДОД «ДШТИ»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27.</w:t>
            </w:r>
          </w:p>
        </w:tc>
        <w:tc>
          <w:tcPr>
            <w:tcW w:w="2492" w:type="dxa"/>
            <w:gridSpan w:val="2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Коновалова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Юлия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Назымовна</w:t>
            </w:r>
          </w:p>
        </w:tc>
        <w:tc>
          <w:tcPr>
            <w:tcW w:w="3960" w:type="dxa"/>
          </w:tcPr>
          <w:p w:rsidR="00531AF2" w:rsidRPr="00FA1C6B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1541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физической культуры ГАОУ СПО РТ «Набережночелнинский колледж искусств»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Набережночелнинский муниципальный район РТ, </w:t>
            </w:r>
          </w:p>
          <w:p w:rsidR="00531AF2" w:rsidRPr="0081541A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28.</w:t>
            </w:r>
          </w:p>
        </w:tc>
        <w:tc>
          <w:tcPr>
            <w:tcW w:w="2492" w:type="dxa"/>
            <w:gridSpan w:val="2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Миннеханова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Бибиасма 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Назиповна</w:t>
            </w:r>
          </w:p>
        </w:tc>
        <w:tc>
          <w:tcPr>
            <w:tcW w:w="3960" w:type="dxa"/>
          </w:tcPr>
          <w:p w:rsidR="00531AF2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математики и физики ГАОУ СПО РТ «Набережночелнинский колледж искусств»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Набережночелнинский муниципальный район РТ, </w:t>
            </w:r>
          </w:p>
          <w:p w:rsidR="00531AF2" w:rsidRPr="00367C87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29.</w:t>
            </w:r>
          </w:p>
        </w:tc>
        <w:tc>
          <w:tcPr>
            <w:tcW w:w="2492" w:type="dxa"/>
            <w:gridSpan w:val="2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Смолягин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Олег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Владимирович</w:t>
            </w:r>
          </w:p>
        </w:tc>
        <w:tc>
          <w:tcPr>
            <w:tcW w:w="3960" w:type="dxa"/>
          </w:tcPr>
          <w:p w:rsidR="00531AF2" w:rsidRPr="00FA1C6B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отделения «Дизайн» ГАОУ СПО РТ «Набережночелнинский колледж искусств»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Набережночелнинский муниципальный район РТ, </w:t>
            </w:r>
          </w:p>
          <w:p w:rsidR="00531AF2" w:rsidRPr="0081541A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30.</w:t>
            </w:r>
          </w:p>
        </w:tc>
        <w:tc>
          <w:tcPr>
            <w:tcW w:w="2492" w:type="dxa"/>
            <w:gridSpan w:val="2"/>
          </w:tcPr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Харисов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Рамиль</w:t>
            </w:r>
          </w:p>
          <w:p w:rsidR="00531AF2" w:rsidRDefault="00531AF2" w:rsidP="00CC2B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Фатыхович</w:t>
            </w:r>
          </w:p>
        </w:tc>
        <w:tc>
          <w:tcPr>
            <w:tcW w:w="3960" w:type="dxa"/>
          </w:tcPr>
          <w:p w:rsidR="00531AF2" w:rsidRPr="0081541A" w:rsidRDefault="00531AF2" w:rsidP="00FA1C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кларнета ГАОУ СПО РТ «Набережночелнинский колледж искусств» </w:t>
            </w:r>
            <w:r w:rsidRPr="00FA1C6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Набережночелнинский муниципальный район РТ, г. Набережные Челны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Нижнекамский муниципальный район РТ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Шавлова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Наталья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Владимировна</w:t>
            </w:r>
          </w:p>
        </w:tc>
        <w:tc>
          <w:tcPr>
            <w:tcW w:w="3960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фортепиано, </w:t>
            </w:r>
          </w:p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3094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концертмейстер</w:t>
            </w:r>
          </w:p>
          <w:p w:rsidR="00531AF2" w:rsidRPr="00C3094D" w:rsidRDefault="00531AF2" w:rsidP="000A1B0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МБОУ ДОД «ДМШ № 2» Нижнекамский муниципальный район РТ, г. Нижнекамск 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Николаева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Елена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Евгеньевна</w:t>
            </w:r>
          </w:p>
        </w:tc>
        <w:tc>
          <w:tcPr>
            <w:tcW w:w="3960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МБОУ ДОД «ДШИ «Созвездие»» Нижнекамский муниципальный район РТ, </w:t>
            </w:r>
          </w:p>
          <w:p w:rsidR="00531AF2" w:rsidRPr="00CF43A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г. Нижнекамск 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Мешкова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Ольга 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Викторовна</w:t>
            </w:r>
          </w:p>
        </w:tc>
        <w:tc>
          <w:tcPr>
            <w:tcW w:w="3960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фортепиано, </w:t>
            </w:r>
          </w:p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A4AA6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</w:p>
          <w:p w:rsidR="00531AF2" w:rsidRDefault="00531AF2" w:rsidP="00292E1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«ДМШ № 4» Нижнекамский муниципальный район, г. Нижнекамск </w:t>
            </w:r>
          </w:p>
          <w:p w:rsidR="00531AF2" w:rsidRPr="000A4AA6" w:rsidRDefault="00531AF2" w:rsidP="00292E1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Тюшина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Татьяна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Григорьевна</w:t>
            </w:r>
          </w:p>
        </w:tc>
        <w:tc>
          <w:tcPr>
            <w:tcW w:w="3960" w:type="dxa"/>
          </w:tcPr>
          <w:p w:rsidR="00531AF2" w:rsidRPr="00D47D61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МБОУ ДОД «ДМШ № 6» Нижнекамский муниципальный район РТ, г. Нижнекамск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5.</w:t>
            </w:r>
          </w:p>
        </w:tc>
        <w:tc>
          <w:tcPr>
            <w:tcW w:w="2492" w:type="dxa"/>
            <w:gridSpan w:val="2"/>
          </w:tcPr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Набиуллина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Светлана 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Афанасьевна</w:t>
            </w:r>
          </w:p>
        </w:tc>
        <w:tc>
          <w:tcPr>
            <w:tcW w:w="3960" w:type="dxa"/>
          </w:tcPr>
          <w:p w:rsidR="00531AF2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520FF2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концертмейстер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531AF2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«Камско-Полянская ДМШ» Нижнекамский муниципальный район РТ, </w:t>
            </w:r>
          </w:p>
          <w:p w:rsidR="00531AF2" w:rsidRPr="00520FF2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пгт Камские Поляны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6.</w:t>
            </w:r>
          </w:p>
        </w:tc>
        <w:tc>
          <w:tcPr>
            <w:tcW w:w="2492" w:type="dxa"/>
            <w:gridSpan w:val="2"/>
          </w:tcPr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Азизова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Викторина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Исмаиловна </w:t>
            </w:r>
          </w:p>
        </w:tc>
        <w:tc>
          <w:tcPr>
            <w:tcW w:w="3960" w:type="dxa"/>
          </w:tcPr>
          <w:p w:rsidR="00531AF2" w:rsidRPr="00D06072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и фортепиано МБО ДОД «Красноключинская ДМШ» Нижнекамский муниципальный район РТ, пос. Красный ключ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1146A3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146A3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2492" w:type="dxa"/>
            <w:gridSpan w:val="2"/>
          </w:tcPr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Минеева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Светлана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Витальевна</w:t>
            </w:r>
          </w:p>
        </w:tc>
        <w:tc>
          <w:tcPr>
            <w:tcW w:w="3960" w:type="dxa"/>
          </w:tcPr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теоретических дисциплин и фортепиано</w:t>
            </w: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«Красноключинская ДМШ» Нижнекамский район РТ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,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531AF2" w:rsidRPr="004A38F9" w:rsidRDefault="00531AF2" w:rsidP="004A38F9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пос.Красный ключ </w:t>
            </w:r>
          </w:p>
        </w:tc>
        <w:tc>
          <w:tcPr>
            <w:tcW w:w="3600" w:type="dxa"/>
          </w:tcPr>
          <w:p w:rsidR="00531AF2" w:rsidRPr="001146A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1146A3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146A3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8.</w:t>
            </w:r>
          </w:p>
        </w:tc>
        <w:tc>
          <w:tcPr>
            <w:tcW w:w="2492" w:type="dxa"/>
            <w:gridSpan w:val="2"/>
          </w:tcPr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Голованова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Марина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Викторовна </w:t>
            </w:r>
          </w:p>
        </w:tc>
        <w:tc>
          <w:tcPr>
            <w:tcW w:w="3960" w:type="dxa"/>
          </w:tcPr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ИЗО </w:t>
            </w:r>
          </w:p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МАОУ ДОД «ДХШ № 1» Нижнекамский муниципальный район РТ, г. Нижнекамск</w:t>
            </w:r>
          </w:p>
        </w:tc>
        <w:tc>
          <w:tcPr>
            <w:tcW w:w="3600" w:type="dxa"/>
          </w:tcPr>
          <w:p w:rsidR="00531AF2" w:rsidRPr="001146A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Ерышканова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Тамара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Николаевна </w:t>
            </w:r>
          </w:p>
        </w:tc>
        <w:tc>
          <w:tcPr>
            <w:tcW w:w="3960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вокала МБВУ ДОД «ЦДТ» Нижнекамский муниципальный район РТ,</w:t>
            </w:r>
          </w:p>
          <w:p w:rsidR="00531AF2" w:rsidRPr="007D2DBA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г. Нижнекамск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Матвеева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Валентиновна </w:t>
            </w:r>
          </w:p>
        </w:tc>
        <w:tc>
          <w:tcPr>
            <w:tcW w:w="3960" w:type="dxa"/>
          </w:tcPr>
          <w:p w:rsidR="00531AF2" w:rsidRPr="007D2DBA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народного хора МБВУ ДОД «ЦДТ» Нижнекамский муниципальный район РТ, г. Нижнекамск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1146A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11.</w:t>
            </w:r>
          </w:p>
        </w:tc>
        <w:tc>
          <w:tcPr>
            <w:tcW w:w="2492" w:type="dxa"/>
            <w:gridSpan w:val="2"/>
          </w:tcPr>
          <w:p w:rsidR="00531AF2" w:rsidRDefault="00531AF2" w:rsidP="00B22C7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Чуракова</w:t>
            </w:r>
          </w:p>
          <w:p w:rsidR="00531AF2" w:rsidRDefault="00531AF2" w:rsidP="00B22C7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Лариса</w:t>
            </w:r>
          </w:p>
          <w:p w:rsidR="00531AF2" w:rsidRDefault="00531AF2" w:rsidP="00B22C7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Анатольевна</w:t>
            </w:r>
          </w:p>
        </w:tc>
        <w:tc>
          <w:tcPr>
            <w:tcW w:w="3960" w:type="dxa"/>
          </w:tcPr>
          <w:p w:rsidR="00531AF2" w:rsidRDefault="00531AF2" w:rsidP="00B22C7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FF417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вокального ансамбля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531AF2" w:rsidRDefault="00531AF2" w:rsidP="00B22C7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МБВУ ДОД «ЦДТ» Нижнекамский муниципальный район РТ, г. Нижнекамск   </w:t>
            </w:r>
          </w:p>
        </w:tc>
        <w:tc>
          <w:tcPr>
            <w:tcW w:w="3600" w:type="dxa"/>
          </w:tcPr>
          <w:p w:rsidR="00531AF2" w:rsidRPr="001568C1" w:rsidRDefault="00531AF2" w:rsidP="00B22C7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Махмутова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Дина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Абдулахятовна </w:t>
            </w:r>
          </w:p>
        </w:tc>
        <w:tc>
          <w:tcPr>
            <w:tcW w:w="3960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</w:t>
            </w:r>
          </w:p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F43A2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ГАПОУ </w:t>
            </w:r>
          </w:p>
          <w:p w:rsidR="00531AF2" w:rsidRPr="00CF43A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«НМК им. С. Сайдашева» Нижнекамский муниципальный район РТ, г. Нижнекамск 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13.</w:t>
            </w:r>
          </w:p>
        </w:tc>
        <w:tc>
          <w:tcPr>
            <w:tcW w:w="2492" w:type="dxa"/>
            <w:gridSpan w:val="2"/>
          </w:tcPr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Халимова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Роза</w:t>
            </w:r>
          </w:p>
          <w:p w:rsidR="00531AF2" w:rsidRDefault="00531AF2" w:rsidP="00467E6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Нагимулловна </w:t>
            </w:r>
          </w:p>
        </w:tc>
        <w:tc>
          <w:tcPr>
            <w:tcW w:w="3960" w:type="dxa"/>
          </w:tcPr>
          <w:p w:rsidR="00531AF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ГАПОУ «НМК им. С. Сайдашева» Нижнекамский муниципальный район РТ, </w:t>
            </w:r>
          </w:p>
          <w:p w:rsidR="00531AF2" w:rsidRPr="00CF43A2" w:rsidRDefault="00531AF2" w:rsidP="00467E6B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г. Нижнекамск 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14.</w:t>
            </w:r>
          </w:p>
        </w:tc>
        <w:tc>
          <w:tcPr>
            <w:tcW w:w="2492" w:type="dxa"/>
            <w:gridSpan w:val="2"/>
          </w:tcPr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Хасанова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Резеда</w:t>
            </w:r>
          </w:p>
          <w:p w:rsidR="00531AF2" w:rsidRDefault="00531AF2" w:rsidP="003B26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Шагитовна</w:t>
            </w:r>
          </w:p>
        </w:tc>
        <w:tc>
          <w:tcPr>
            <w:tcW w:w="3960" w:type="dxa"/>
          </w:tcPr>
          <w:p w:rsidR="00531AF2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баяна ГАПОУ «Нижнекамский музыкальный колледж им. С. Сайдашева» Нижнекамский муниципальный район РТ, </w:t>
            </w:r>
          </w:p>
          <w:p w:rsidR="00531AF2" w:rsidRPr="00DB0504" w:rsidRDefault="00531AF2" w:rsidP="003B262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г. Нижнекамск 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590A67" w:rsidRDefault="00531AF2" w:rsidP="00590A67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90A6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Нурлатский муниципальный район РТ </w:t>
            </w:r>
          </w:p>
        </w:tc>
      </w:tr>
      <w:tr w:rsidR="00531AF2" w:rsidRPr="001146A3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146A3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92" w:type="dxa"/>
            <w:gridSpan w:val="2"/>
          </w:tcPr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Бадина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Валентина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Алексеевна</w:t>
            </w:r>
          </w:p>
        </w:tc>
        <w:tc>
          <w:tcPr>
            <w:tcW w:w="3960" w:type="dxa"/>
          </w:tcPr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Концертмейстер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«Н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урлатская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ДШИ» Нурлатский муниципальный район РТ, г. Нурлат </w:t>
            </w:r>
          </w:p>
        </w:tc>
        <w:tc>
          <w:tcPr>
            <w:tcW w:w="3600" w:type="dxa"/>
          </w:tcPr>
          <w:p w:rsidR="00531AF2" w:rsidRPr="001146A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92" w:type="dxa"/>
            <w:gridSpan w:val="2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Крепышева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Альфия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Рашитовна</w:t>
            </w:r>
          </w:p>
        </w:tc>
        <w:tc>
          <w:tcPr>
            <w:tcW w:w="3960" w:type="dxa"/>
          </w:tcPr>
          <w:p w:rsidR="00531AF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фортепиано, </w:t>
            </w:r>
          </w:p>
          <w:p w:rsidR="00531AF2" w:rsidRPr="00063792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13CD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концертмейстер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МБОУ ДОД «Нурлатская ДШИ» </w:t>
            </w:r>
            <w:r w:rsidRPr="0006379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Нурлатский муниципальный район РТ, г. Нурлат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92" w:type="dxa"/>
            <w:gridSpan w:val="2"/>
          </w:tcPr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Тяжова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Валентина</w:t>
            </w:r>
          </w:p>
          <w:p w:rsidR="00531AF2" w:rsidRDefault="00531AF2" w:rsidP="004435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Анатольевна </w:t>
            </w:r>
          </w:p>
        </w:tc>
        <w:tc>
          <w:tcPr>
            <w:tcW w:w="3960" w:type="dxa"/>
          </w:tcPr>
          <w:p w:rsidR="00531AF2" w:rsidRPr="00413CD1" w:rsidRDefault="00531AF2" w:rsidP="0044354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хора МБОУ ДОД «Нурлатская ДШИ» </w:t>
            </w:r>
            <w:r w:rsidRPr="0006379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Нурлатский муниципальный район РТ, г. Нурлат 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Сармановский муниципальный район РТ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92" w:type="dxa"/>
            <w:gridSpan w:val="2"/>
          </w:tcPr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Хазиева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Резеда</w:t>
            </w:r>
          </w:p>
          <w:p w:rsidR="00531AF2" w:rsidRDefault="00531AF2" w:rsidP="0051090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Рафисовна </w:t>
            </w:r>
          </w:p>
        </w:tc>
        <w:tc>
          <w:tcPr>
            <w:tcW w:w="3960" w:type="dxa"/>
          </w:tcPr>
          <w:p w:rsidR="00531AF2" w:rsidRPr="00F311F6" w:rsidRDefault="00531AF2" w:rsidP="00510900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музыкального отделения МБОУ ДОД  «Сармановская ДШИ» </w:t>
            </w:r>
            <w:r w:rsidRPr="00063792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Сармановский муниципальный район РТ, с. Сарманово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92" w:type="dxa"/>
            <w:gridSpan w:val="2"/>
          </w:tcPr>
          <w:p w:rsidR="00531AF2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Ханнанов</w:t>
            </w:r>
          </w:p>
          <w:p w:rsidR="00531AF2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Фарит</w:t>
            </w:r>
          </w:p>
          <w:p w:rsidR="00531AF2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Фоатович</w:t>
            </w:r>
          </w:p>
        </w:tc>
        <w:tc>
          <w:tcPr>
            <w:tcW w:w="3960" w:type="dxa"/>
          </w:tcPr>
          <w:p w:rsidR="00531AF2" w:rsidRPr="008702F1" w:rsidRDefault="00531AF2" w:rsidP="004F759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духовых инструментов МБУДО «Джалильская ДМШ» Сармановский муниципальный район РТ, пгт Джалиль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1146A3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146A3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92" w:type="dxa"/>
            <w:gridSpan w:val="2"/>
          </w:tcPr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Миназова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Гульнара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Мухтаровна </w:t>
            </w:r>
          </w:p>
        </w:tc>
        <w:tc>
          <w:tcPr>
            <w:tcW w:w="3960" w:type="dxa"/>
          </w:tcPr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рисунка, живописи, композиции, ДПИ, лепки, скульптуры МБУДО «Джалильская ДХШ» Сармановский муниципальный район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,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пгт. Джалиль </w:t>
            </w:r>
          </w:p>
        </w:tc>
        <w:tc>
          <w:tcPr>
            <w:tcW w:w="3600" w:type="dxa"/>
          </w:tcPr>
          <w:p w:rsidR="00531AF2" w:rsidRPr="001146A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063792" w:rsidRDefault="00531AF2" w:rsidP="004F759C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637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Спасский муниципальный район РТ 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92" w:type="dxa"/>
            <w:gridSpan w:val="2"/>
          </w:tcPr>
          <w:p w:rsidR="00531AF2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Илюхина</w:t>
            </w:r>
          </w:p>
          <w:p w:rsidR="00531AF2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Default="00531AF2" w:rsidP="00C001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Петровна </w:t>
            </w:r>
          </w:p>
        </w:tc>
        <w:tc>
          <w:tcPr>
            <w:tcW w:w="3960" w:type="dxa"/>
          </w:tcPr>
          <w:p w:rsidR="00531AF2" w:rsidRPr="0016553D" w:rsidRDefault="00531AF2" w:rsidP="00C0012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фортепиано МАОУ ДОД «Болгарская ДШИ» Спасский муниципальный район РТ, г. Болгар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92" w:type="dxa"/>
            <w:gridSpan w:val="2"/>
          </w:tcPr>
          <w:p w:rsidR="00531AF2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Лаврентьева</w:t>
            </w:r>
          </w:p>
          <w:p w:rsidR="00531AF2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Марина</w:t>
            </w:r>
          </w:p>
          <w:p w:rsidR="00531AF2" w:rsidRDefault="00531AF2" w:rsidP="004F75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Викторовна </w:t>
            </w:r>
          </w:p>
        </w:tc>
        <w:tc>
          <w:tcPr>
            <w:tcW w:w="3960" w:type="dxa"/>
          </w:tcPr>
          <w:p w:rsidR="00531AF2" w:rsidRPr="0016553D" w:rsidRDefault="00531AF2" w:rsidP="004F759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художественного отделения МАОУ ДОД «Болгарская ДШИ» Спасский муниципальный район РТ, г. Болгар 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1568C1" w:rsidRDefault="00531AF2" w:rsidP="004C30C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Черемшанский муниципальный район РТ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568C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92" w:type="dxa"/>
            <w:gridSpan w:val="2"/>
          </w:tcPr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Бакеева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Алина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Рашитовна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960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хореографических дисциплин</w:t>
            </w:r>
          </w:p>
          <w:p w:rsidR="00531AF2" w:rsidRPr="00253F9A" w:rsidRDefault="00531AF2" w:rsidP="0092630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«ДШИ» Черемшанского муниципального района РТ,  с. Черемшан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1146A3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146A3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92" w:type="dxa"/>
            <w:gridSpan w:val="2"/>
          </w:tcPr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Султанова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Наталья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Александровна</w:t>
            </w:r>
          </w:p>
        </w:tc>
        <w:tc>
          <w:tcPr>
            <w:tcW w:w="3960" w:type="dxa"/>
          </w:tcPr>
          <w:p w:rsidR="00531AF2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Преподаватель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ИЗО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МБОУ ДОД «ДШИ» Черемшанского муниципального района РТ </w:t>
            </w:r>
          </w:p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с. Черемшан</w:t>
            </w:r>
          </w:p>
        </w:tc>
        <w:tc>
          <w:tcPr>
            <w:tcW w:w="3600" w:type="dxa"/>
          </w:tcPr>
          <w:p w:rsidR="00531AF2" w:rsidRPr="001146A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568C1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92" w:type="dxa"/>
            <w:gridSpan w:val="2"/>
          </w:tcPr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Федотова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Рамзия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Фаритовна</w:t>
            </w:r>
          </w:p>
          <w:p w:rsidR="00531AF2" w:rsidRDefault="00531AF2" w:rsidP="001926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3960" w:type="dxa"/>
          </w:tcPr>
          <w:p w:rsidR="00531AF2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</w:t>
            </w:r>
          </w:p>
          <w:p w:rsidR="00531AF2" w:rsidRPr="00253F9A" w:rsidRDefault="00531AF2" w:rsidP="001926A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МБОУ ДОД «ДШИ» Черемшанского муниципального района РТ, с. Черемшан</w:t>
            </w:r>
          </w:p>
        </w:tc>
        <w:tc>
          <w:tcPr>
            <w:tcW w:w="3600" w:type="dxa"/>
          </w:tcPr>
          <w:p w:rsidR="00531AF2" w:rsidRPr="001568C1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840912">
        <w:trPr>
          <w:gridAfter w:val="1"/>
          <w:wAfter w:w="27" w:type="dxa"/>
          <w:trHeight w:val="268"/>
        </w:trPr>
        <w:tc>
          <w:tcPr>
            <w:tcW w:w="10620" w:type="dxa"/>
            <w:gridSpan w:val="5"/>
          </w:tcPr>
          <w:p w:rsidR="00531AF2" w:rsidRPr="009F1F9E" w:rsidRDefault="00531AF2" w:rsidP="009F1F9E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Ютазинский муниципальный район РТ </w:t>
            </w:r>
          </w:p>
        </w:tc>
      </w:tr>
      <w:tr w:rsidR="00531AF2" w:rsidRPr="001146A3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146A3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146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1.</w:t>
            </w:r>
          </w:p>
        </w:tc>
        <w:tc>
          <w:tcPr>
            <w:tcW w:w="2492" w:type="dxa"/>
            <w:gridSpan w:val="2"/>
          </w:tcPr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Галиева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Клара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Робертовна</w:t>
            </w:r>
          </w:p>
        </w:tc>
        <w:tc>
          <w:tcPr>
            <w:tcW w:w="3960" w:type="dxa"/>
          </w:tcPr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Преподаватель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домры, балалайки и гитары МБУДО «Уруссинская ДШИ» Ютазинский район РТ, пгт Уруссу</w:t>
            </w:r>
          </w:p>
        </w:tc>
        <w:tc>
          <w:tcPr>
            <w:tcW w:w="3600" w:type="dxa"/>
          </w:tcPr>
          <w:p w:rsidR="00531AF2" w:rsidRPr="001146A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1146A3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146A3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146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</w:t>
            </w:r>
          </w:p>
        </w:tc>
        <w:tc>
          <w:tcPr>
            <w:tcW w:w="2492" w:type="dxa"/>
            <w:gridSpan w:val="2"/>
          </w:tcPr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Иванаевская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Ирина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Викторовна </w:t>
            </w:r>
          </w:p>
        </w:tc>
        <w:tc>
          <w:tcPr>
            <w:tcW w:w="3960" w:type="dxa"/>
          </w:tcPr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фортепиано МБУ ДО «Уруссинская ДШИ» Ютазинского муниципального района РТ, пгт Уруссу</w:t>
            </w:r>
          </w:p>
        </w:tc>
        <w:tc>
          <w:tcPr>
            <w:tcW w:w="3600" w:type="dxa"/>
          </w:tcPr>
          <w:p w:rsidR="00531AF2" w:rsidRPr="001146A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  <w:tr w:rsidR="00531AF2" w:rsidRPr="001146A3">
        <w:trPr>
          <w:gridAfter w:val="1"/>
          <w:wAfter w:w="27" w:type="dxa"/>
          <w:trHeight w:val="268"/>
        </w:trPr>
        <w:tc>
          <w:tcPr>
            <w:tcW w:w="568" w:type="dxa"/>
          </w:tcPr>
          <w:p w:rsidR="00531AF2" w:rsidRPr="001146A3" w:rsidRDefault="00531AF2" w:rsidP="003853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146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</w:t>
            </w:r>
          </w:p>
        </w:tc>
        <w:tc>
          <w:tcPr>
            <w:tcW w:w="2492" w:type="dxa"/>
            <w:gridSpan w:val="2"/>
          </w:tcPr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Якупова</w:t>
            </w:r>
          </w:p>
          <w:p w:rsidR="00531AF2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Варвара </w:t>
            </w:r>
          </w:p>
          <w:p w:rsidR="00531AF2" w:rsidRPr="001146A3" w:rsidRDefault="00531AF2" w:rsidP="00CF4F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Дмитриевна </w:t>
            </w:r>
          </w:p>
        </w:tc>
        <w:tc>
          <w:tcPr>
            <w:tcW w:w="3960" w:type="dxa"/>
          </w:tcPr>
          <w:p w:rsidR="00531AF2" w:rsidRPr="001146A3" w:rsidRDefault="00531AF2" w:rsidP="00CF4F5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46A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Преподаватель </w:t>
            </w:r>
            <w:r w:rsidRPr="001146A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теоретических дисциплин МБУ ДО «Уруссинская ДШИ» Ютазинский район РТ, пгт Уруссу </w:t>
            </w:r>
          </w:p>
        </w:tc>
        <w:tc>
          <w:tcPr>
            <w:tcW w:w="3600" w:type="dxa"/>
          </w:tcPr>
          <w:p w:rsidR="00531AF2" w:rsidRPr="001146A3" w:rsidRDefault="00531AF2" w:rsidP="003853AC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E5BF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квалификации соответствует требованиям, предъявляемым к высшей квалификационной категории</w:t>
            </w:r>
          </w:p>
        </w:tc>
      </w:tr>
    </w:tbl>
    <w:p w:rsidR="00531AF2" w:rsidRPr="009212B8" w:rsidRDefault="00531AF2" w:rsidP="00B6484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sectPr w:rsidR="00531AF2" w:rsidRPr="009212B8" w:rsidSect="00C76CCD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6484A"/>
    <w:rsid w:val="00002995"/>
    <w:rsid w:val="00002ED7"/>
    <w:rsid w:val="0002404B"/>
    <w:rsid w:val="0002462A"/>
    <w:rsid w:val="00027593"/>
    <w:rsid w:val="000454EA"/>
    <w:rsid w:val="00046371"/>
    <w:rsid w:val="00046D4C"/>
    <w:rsid w:val="0005165D"/>
    <w:rsid w:val="00052EA0"/>
    <w:rsid w:val="00053E5B"/>
    <w:rsid w:val="00063792"/>
    <w:rsid w:val="00064F85"/>
    <w:rsid w:val="0006745B"/>
    <w:rsid w:val="0007586C"/>
    <w:rsid w:val="000A1802"/>
    <w:rsid w:val="000A1B09"/>
    <w:rsid w:val="000A2007"/>
    <w:rsid w:val="000A23DB"/>
    <w:rsid w:val="000A3D1E"/>
    <w:rsid w:val="000A4AA6"/>
    <w:rsid w:val="000A73DE"/>
    <w:rsid w:val="000B3757"/>
    <w:rsid w:val="000B40E8"/>
    <w:rsid w:val="000B4FBC"/>
    <w:rsid w:val="000C5E28"/>
    <w:rsid w:val="000D796B"/>
    <w:rsid w:val="000E2FD2"/>
    <w:rsid w:val="000E606E"/>
    <w:rsid w:val="000E627A"/>
    <w:rsid w:val="000F4B9C"/>
    <w:rsid w:val="0010755F"/>
    <w:rsid w:val="00112F94"/>
    <w:rsid w:val="001146A3"/>
    <w:rsid w:val="0012046C"/>
    <w:rsid w:val="00122397"/>
    <w:rsid w:val="00124CAC"/>
    <w:rsid w:val="00127D93"/>
    <w:rsid w:val="00132538"/>
    <w:rsid w:val="001347EF"/>
    <w:rsid w:val="001408BC"/>
    <w:rsid w:val="0014388C"/>
    <w:rsid w:val="001460F0"/>
    <w:rsid w:val="001541C6"/>
    <w:rsid w:val="0015557E"/>
    <w:rsid w:val="001568C1"/>
    <w:rsid w:val="001572EB"/>
    <w:rsid w:val="0015798E"/>
    <w:rsid w:val="0016553D"/>
    <w:rsid w:val="001661A6"/>
    <w:rsid w:val="00171349"/>
    <w:rsid w:val="00174FDE"/>
    <w:rsid w:val="00177FB7"/>
    <w:rsid w:val="00182AEA"/>
    <w:rsid w:val="001854AC"/>
    <w:rsid w:val="00187880"/>
    <w:rsid w:val="001926A4"/>
    <w:rsid w:val="0019342F"/>
    <w:rsid w:val="00193FD4"/>
    <w:rsid w:val="001953C6"/>
    <w:rsid w:val="001A54FE"/>
    <w:rsid w:val="001A58C7"/>
    <w:rsid w:val="001A7AC9"/>
    <w:rsid w:val="001B02FC"/>
    <w:rsid w:val="001D6BCB"/>
    <w:rsid w:val="001E29FB"/>
    <w:rsid w:val="001E3D40"/>
    <w:rsid w:val="001E3E91"/>
    <w:rsid w:val="001E5247"/>
    <w:rsid w:val="001E7B81"/>
    <w:rsid w:val="001F2461"/>
    <w:rsid w:val="001F7768"/>
    <w:rsid w:val="002006EB"/>
    <w:rsid w:val="00201E97"/>
    <w:rsid w:val="00211BA1"/>
    <w:rsid w:val="002126DD"/>
    <w:rsid w:val="002143F7"/>
    <w:rsid w:val="00215C68"/>
    <w:rsid w:val="002167B4"/>
    <w:rsid w:val="00222501"/>
    <w:rsid w:val="00225388"/>
    <w:rsid w:val="00227AF4"/>
    <w:rsid w:val="00231FE1"/>
    <w:rsid w:val="00235B1E"/>
    <w:rsid w:val="00235E84"/>
    <w:rsid w:val="00237DA4"/>
    <w:rsid w:val="00240099"/>
    <w:rsid w:val="00240CA0"/>
    <w:rsid w:val="0025201D"/>
    <w:rsid w:val="00252F2A"/>
    <w:rsid w:val="00253F9A"/>
    <w:rsid w:val="00261EF1"/>
    <w:rsid w:val="002764BF"/>
    <w:rsid w:val="00277C60"/>
    <w:rsid w:val="002854DE"/>
    <w:rsid w:val="00285A68"/>
    <w:rsid w:val="00292E10"/>
    <w:rsid w:val="002958BB"/>
    <w:rsid w:val="002A225F"/>
    <w:rsid w:val="002A389F"/>
    <w:rsid w:val="002B3DBC"/>
    <w:rsid w:val="002B72AC"/>
    <w:rsid w:val="002C03A9"/>
    <w:rsid w:val="002C294F"/>
    <w:rsid w:val="002D047C"/>
    <w:rsid w:val="002D0F46"/>
    <w:rsid w:val="002D376A"/>
    <w:rsid w:val="002D7555"/>
    <w:rsid w:val="002E357F"/>
    <w:rsid w:val="002E740E"/>
    <w:rsid w:val="002F6065"/>
    <w:rsid w:val="002F6AB2"/>
    <w:rsid w:val="003063FC"/>
    <w:rsid w:val="00313C1B"/>
    <w:rsid w:val="003145BF"/>
    <w:rsid w:val="00323918"/>
    <w:rsid w:val="00325139"/>
    <w:rsid w:val="00326986"/>
    <w:rsid w:val="003405C2"/>
    <w:rsid w:val="003501A2"/>
    <w:rsid w:val="003524F5"/>
    <w:rsid w:val="00353170"/>
    <w:rsid w:val="00353FA2"/>
    <w:rsid w:val="00357FE7"/>
    <w:rsid w:val="00362FF3"/>
    <w:rsid w:val="00365E61"/>
    <w:rsid w:val="0036735E"/>
    <w:rsid w:val="00367462"/>
    <w:rsid w:val="00367C87"/>
    <w:rsid w:val="003803D4"/>
    <w:rsid w:val="003853AC"/>
    <w:rsid w:val="003A11CC"/>
    <w:rsid w:val="003A2452"/>
    <w:rsid w:val="003A5819"/>
    <w:rsid w:val="003B2623"/>
    <w:rsid w:val="003B2EE9"/>
    <w:rsid w:val="003B32A1"/>
    <w:rsid w:val="003B77FA"/>
    <w:rsid w:val="003C15CF"/>
    <w:rsid w:val="003C34E3"/>
    <w:rsid w:val="003C3D99"/>
    <w:rsid w:val="003C55B9"/>
    <w:rsid w:val="003D2CC7"/>
    <w:rsid w:val="003E7142"/>
    <w:rsid w:val="003F136B"/>
    <w:rsid w:val="003F1EF5"/>
    <w:rsid w:val="003F2E52"/>
    <w:rsid w:val="003F5896"/>
    <w:rsid w:val="00403E98"/>
    <w:rsid w:val="004041B4"/>
    <w:rsid w:val="00413CD1"/>
    <w:rsid w:val="00416C2E"/>
    <w:rsid w:val="00420AC1"/>
    <w:rsid w:val="00425932"/>
    <w:rsid w:val="00443190"/>
    <w:rsid w:val="0044354E"/>
    <w:rsid w:val="0044644F"/>
    <w:rsid w:val="00447054"/>
    <w:rsid w:val="004476C5"/>
    <w:rsid w:val="0045251D"/>
    <w:rsid w:val="004529DA"/>
    <w:rsid w:val="00457236"/>
    <w:rsid w:val="00467E6B"/>
    <w:rsid w:val="00470728"/>
    <w:rsid w:val="00470ABD"/>
    <w:rsid w:val="0047435C"/>
    <w:rsid w:val="00474485"/>
    <w:rsid w:val="00475F06"/>
    <w:rsid w:val="00476723"/>
    <w:rsid w:val="00483D46"/>
    <w:rsid w:val="004853A7"/>
    <w:rsid w:val="00492846"/>
    <w:rsid w:val="004968AA"/>
    <w:rsid w:val="00496C36"/>
    <w:rsid w:val="00496D94"/>
    <w:rsid w:val="00497C8B"/>
    <w:rsid w:val="004A1DEA"/>
    <w:rsid w:val="004A38F9"/>
    <w:rsid w:val="004A3FDB"/>
    <w:rsid w:val="004A5253"/>
    <w:rsid w:val="004A547F"/>
    <w:rsid w:val="004A6538"/>
    <w:rsid w:val="004B23E7"/>
    <w:rsid w:val="004C30C0"/>
    <w:rsid w:val="004C7E14"/>
    <w:rsid w:val="004D24A2"/>
    <w:rsid w:val="004D2688"/>
    <w:rsid w:val="004E3E3E"/>
    <w:rsid w:val="004F0C3C"/>
    <w:rsid w:val="004F3DDE"/>
    <w:rsid w:val="004F5899"/>
    <w:rsid w:val="004F759C"/>
    <w:rsid w:val="005022FD"/>
    <w:rsid w:val="0050482E"/>
    <w:rsid w:val="0050713F"/>
    <w:rsid w:val="00510900"/>
    <w:rsid w:val="00510B6D"/>
    <w:rsid w:val="00510D48"/>
    <w:rsid w:val="0051637B"/>
    <w:rsid w:val="0051760C"/>
    <w:rsid w:val="00520FF2"/>
    <w:rsid w:val="00522D29"/>
    <w:rsid w:val="00531AF2"/>
    <w:rsid w:val="0053445C"/>
    <w:rsid w:val="00541C11"/>
    <w:rsid w:val="00543C06"/>
    <w:rsid w:val="005453A2"/>
    <w:rsid w:val="00555AF7"/>
    <w:rsid w:val="00560B43"/>
    <w:rsid w:val="00561C2B"/>
    <w:rsid w:val="005670DB"/>
    <w:rsid w:val="0057172F"/>
    <w:rsid w:val="0057247B"/>
    <w:rsid w:val="00573836"/>
    <w:rsid w:val="005813C2"/>
    <w:rsid w:val="00581CB3"/>
    <w:rsid w:val="005842C1"/>
    <w:rsid w:val="005858DD"/>
    <w:rsid w:val="005863D5"/>
    <w:rsid w:val="00590A67"/>
    <w:rsid w:val="005A26D1"/>
    <w:rsid w:val="005B39AD"/>
    <w:rsid w:val="005B3FDB"/>
    <w:rsid w:val="005C0D8F"/>
    <w:rsid w:val="005C1840"/>
    <w:rsid w:val="005C5C4F"/>
    <w:rsid w:val="005C625C"/>
    <w:rsid w:val="005D191F"/>
    <w:rsid w:val="005E6A52"/>
    <w:rsid w:val="005E7BB3"/>
    <w:rsid w:val="00600828"/>
    <w:rsid w:val="00601554"/>
    <w:rsid w:val="00601E65"/>
    <w:rsid w:val="00605FE3"/>
    <w:rsid w:val="00624A6C"/>
    <w:rsid w:val="006338D5"/>
    <w:rsid w:val="00641897"/>
    <w:rsid w:val="00641E30"/>
    <w:rsid w:val="00643DEC"/>
    <w:rsid w:val="006466BE"/>
    <w:rsid w:val="00652297"/>
    <w:rsid w:val="00660E65"/>
    <w:rsid w:val="00672A33"/>
    <w:rsid w:val="00672C8A"/>
    <w:rsid w:val="00676DB1"/>
    <w:rsid w:val="006827CA"/>
    <w:rsid w:val="006849E3"/>
    <w:rsid w:val="006869EB"/>
    <w:rsid w:val="0069366A"/>
    <w:rsid w:val="006A1B27"/>
    <w:rsid w:val="006A6002"/>
    <w:rsid w:val="006B24BA"/>
    <w:rsid w:val="006B3CD8"/>
    <w:rsid w:val="006B6DA2"/>
    <w:rsid w:val="006B6EEF"/>
    <w:rsid w:val="006C1704"/>
    <w:rsid w:val="006C2305"/>
    <w:rsid w:val="006C2375"/>
    <w:rsid w:val="006C33E3"/>
    <w:rsid w:val="006C47E5"/>
    <w:rsid w:val="006D12D1"/>
    <w:rsid w:val="006D3B2B"/>
    <w:rsid w:val="006E232F"/>
    <w:rsid w:val="006F4170"/>
    <w:rsid w:val="006F7C2B"/>
    <w:rsid w:val="00703230"/>
    <w:rsid w:val="007038EF"/>
    <w:rsid w:val="00704F07"/>
    <w:rsid w:val="00705892"/>
    <w:rsid w:val="00707E77"/>
    <w:rsid w:val="007140BE"/>
    <w:rsid w:val="00715A79"/>
    <w:rsid w:val="00725681"/>
    <w:rsid w:val="007307D2"/>
    <w:rsid w:val="00731230"/>
    <w:rsid w:val="007314E9"/>
    <w:rsid w:val="0074558C"/>
    <w:rsid w:val="00750193"/>
    <w:rsid w:val="0075399D"/>
    <w:rsid w:val="00756396"/>
    <w:rsid w:val="00763DDC"/>
    <w:rsid w:val="00774BFF"/>
    <w:rsid w:val="00775E7C"/>
    <w:rsid w:val="007809E4"/>
    <w:rsid w:val="0078552D"/>
    <w:rsid w:val="007951F5"/>
    <w:rsid w:val="007C2DE0"/>
    <w:rsid w:val="007C4F4F"/>
    <w:rsid w:val="007C6C64"/>
    <w:rsid w:val="007C72FF"/>
    <w:rsid w:val="007D2DBA"/>
    <w:rsid w:val="007D2F79"/>
    <w:rsid w:val="007D63A2"/>
    <w:rsid w:val="007E468A"/>
    <w:rsid w:val="007E586A"/>
    <w:rsid w:val="007E6A77"/>
    <w:rsid w:val="007F11DB"/>
    <w:rsid w:val="007F2FD8"/>
    <w:rsid w:val="007F486C"/>
    <w:rsid w:val="00801AF1"/>
    <w:rsid w:val="0080263D"/>
    <w:rsid w:val="0080608C"/>
    <w:rsid w:val="00806FB5"/>
    <w:rsid w:val="008125C6"/>
    <w:rsid w:val="0081541A"/>
    <w:rsid w:val="0082127B"/>
    <w:rsid w:val="0082398C"/>
    <w:rsid w:val="00830692"/>
    <w:rsid w:val="00831380"/>
    <w:rsid w:val="00835376"/>
    <w:rsid w:val="00840912"/>
    <w:rsid w:val="00845B1B"/>
    <w:rsid w:val="008538C2"/>
    <w:rsid w:val="0086253B"/>
    <w:rsid w:val="008702F1"/>
    <w:rsid w:val="00875A9A"/>
    <w:rsid w:val="00884EB6"/>
    <w:rsid w:val="00894FE0"/>
    <w:rsid w:val="00896764"/>
    <w:rsid w:val="00897BC3"/>
    <w:rsid w:val="008A5CE3"/>
    <w:rsid w:val="008A6E88"/>
    <w:rsid w:val="008C74B3"/>
    <w:rsid w:val="008D20DC"/>
    <w:rsid w:val="008E5BF2"/>
    <w:rsid w:val="0090134A"/>
    <w:rsid w:val="00907BFE"/>
    <w:rsid w:val="009114F1"/>
    <w:rsid w:val="00914763"/>
    <w:rsid w:val="009212B8"/>
    <w:rsid w:val="0092400E"/>
    <w:rsid w:val="00926304"/>
    <w:rsid w:val="00927110"/>
    <w:rsid w:val="0093369A"/>
    <w:rsid w:val="009343C8"/>
    <w:rsid w:val="00934E63"/>
    <w:rsid w:val="00943154"/>
    <w:rsid w:val="009516BD"/>
    <w:rsid w:val="0095277D"/>
    <w:rsid w:val="0095518D"/>
    <w:rsid w:val="00956BE5"/>
    <w:rsid w:val="009629C2"/>
    <w:rsid w:val="00967B72"/>
    <w:rsid w:val="00974848"/>
    <w:rsid w:val="009755AC"/>
    <w:rsid w:val="009802F3"/>
    <w:rsid w:val="00986A56"/>
    <w:rsid w:val="009911D8"/>
    <w:rsid w:val="00991E0A"/>
    <w:rsid w:val="00993BC5"/>
    <w:rsid w:val="00995CD0"/>
    <w:rsid w:val="009A6AC8"/>
    <w:rsid w:val="009A7604"/>
    <w:rsid w:val="009B3409"/>
    <w:rsid w:val="009B3E7F"/>
    <w:rsid w:val="009B75A3"/>
    <w:rsid w:val="009C172A"/>
    <w:rsid w:val="009C5A8B"/>
    <w:rsid w:val="009C61DD"/>
    <w:rsid w:val="009C629A"/>
    <w:rsid w:val="009C7636"/>
    <w:rsid w:val="009E07F4"/>
    <w:rsid w:val="009E4BCC"/>
    <w:rsid w:val="009E6A59"/>
    <w:rsid w:val="009F1F9E"/>
    <w:rsid w:val="009F3274"/>
    <w:rsid w:val="009F5D9A"/>
    <w:rsid w:val="009F64CC"/>
    <w:rsid w:val="00A01B21"/>
    <w:rsid w:val="00A07BEA"/>
    <w:rsid w:val="00A12986"/>
    <w:rsid w:val="00A2342C"/>
    <w:rsid w:val="00A2478A"/>
    <w:rsid w:val="00A303CC"/>
    <w:rsid w:val="00A322F0"/>
    <w:rsid w:val="00A36AED"/>
    <w:rsid w:val="00A4516D"/>
    <w:rsid w:val="00A51ADD"/>
    <w:rsid w:val="00A65B02"/>
    <w:rsid w:val="00A66C33"/>
    <w:rsid w:val="00A67352"/>
    <w:rsid w:val="00A71C7F"/>
    <w:rsid w:val="00A77948"/>
    <w:rsid w:val="00A77FDD"/>
    <w:rsid w:val="00A83CA4"/>
    <w:rsid w:val="00A84AD1"/>
    <w:rsid w:val="00A855CC"/>
    <w:rsid w:val="00A8781C"/>
    <w:rsid w:val="00AA04C7"/>
    <w:rsid w:val="00AA4902"/>
    <w:rsid w:val="00AB22AA"/>
    <w:rsid w:val="00AB2C7A"/>
    <w:rsid w:val="00AB3397"/>
    <w:rsid w:val="00AB606F"/>
    <w:rsid w:val="00AB775C"/>
    <w:rsid w:val="00AB77F8"/>
    <w:rsid w:val="00AC105C"/>
    <w:rsid w:val="00AC615F"/>
    <w:rsid w:val="00AD0430"/>
    <w:rsid w:val="00AE218D"/>
    <w:rsid w:val="00AE45EB"/>
    <w:rsid w:val="00AE59F1"/>
    <w:rsid w:val="00AF3320"/>
    <w:rsid w:val="00B04D4B"/>
    <w:rsid w:val="00B16564"/>
    <w:rsid w:val="00B22C77"/>
    <w:rsid w:val="00B22D51"/>
    <w:rsid w:val="00B45C7B"/>
    <w:rsid w:val="00B5086C"/>
    <w:rsid w:val="00B626C3"/>
    <w:rsid w:val="00B6484A"/>
    <w:rsid w:val="00B675E8"/>
    <w:rsid w:val="00B773D9"/>
    <w:rsid w:val="00B82C88"/>
    <w:rsid w:val="00B84F38"/>
    <w:rsid w:val="00B903A4"/>
    <w:rsid w:val="00B919A6"/>
    <w:rsid w:val="00BC4885"/>
    <w:rsid w:val="00BD5C45"/>
    <w:rsid w:val="00BE0EBB"/>
    <w:rsid w:val="00BF6708"/>
    <w:rsid w:val="00C00124"/>
    <w:rsid w:val="00C006FB"/>
    <w:rsid w:val="00C01540"/>
    <w:rsid w:val="00C04B7F"/>
    <w:rsid w:val="00C06F99"/>
    <w:rsid w:val="00C17213"/>
    <w:rsid w:val="00C21342"/>
    <w:rsid w:val="00C22297"/>
    <w:rsid w:val="00C3094D"/>
    <w:rsid w:val="00C37EF3"/>
    <w:rsid w:val="00C416A6"/>
    <w:rsid w:val="00C46BD8"/>
    <w:rsid w:val="00C47D8A"/>
    <w:rsid w:val="00C52626"/>
    <w:rsid w:val="00C52701"/>
    <w:rsid w:val="00C56184"/>
    <w:rsid w:val="00C6287B"/>
    <w:rsid w:val="00C64DCA"/>
    <w:rsid w:val="00C7037B"/>
    <w:rsid w:val="00C76CCD"/>
    <w:rsid w:val="00C87ADF"/>
    <w:rsid w:val="00C91CFD"/>
    <w:rsid w:val="00CA2C19"/>
    <w:rsid w:val="00CB15D2"/>
    <w:rsid w:val="00CC2BE1"/>
    <w:rsid w:val="00CD1F94"/>
    <w:rsid w:val="00CD22D3"/>
    <w:rsid w:val="00CD3531"/>
    <w:rsid w:val="00CD3E8D"/>
    <w:rsid w:val="00CD7C4A"/>
    <w:rsid w:val="00CE1D04"/>
    <w:rsid w:val="00CE2B2D"/>
    <w:rsid w:val="00CE61EE"/>
    <w:rsid w:val="00CE7A1E"/>
    <w:rsid w:val="00CF43A2"/>
    <w:rsid w:val="00CF4BDD"/>
    <w:rsid w:val="00CF4F5F"/>
    <w:rsid w:val="00CF69E0"/>
    <w:rsid w:val="00D014F1"/>
    <w:rsid w:val="00D06072"/>
    <w:rsid w:val="00D06546"/>
    <w:rsid w:val="00D12D16"/>
    <w:rsid w:val="00D13814"/>
    <w:rsid w:val="00D15603"/>
    <w:rsid w:val="00D2114E"/>
    <w:rsid w:val="00D22BE7"/>
    <w:rsid w:val="00D25EAF"/>
    <w:rsid w:val="00D32750"/>
    <w:rsid w:val="00D4324E"/>
    <w:rsid w:val="00D4402C"/>
    <w:rsid w:val="00D45466"/>
    <w:rsid w:val="00D47D61"/>
    <w:rsid w:val="00D60A2A"/>
    <w:rsid w:val="00D62FCE"/>
    <w:rsid w:val="00D631F3"/>
    <w:rsid w:val="00D63426"/>
    <w:rsid w:val="00D651C3"/>
    <w:rsid w:val="00D67674"/>
    <w:rsid w:val="00D67A8A"/>
    <w:rsid w:val="00D67CB2"/>
    <w:rsid w:val="00D70045"/>
    <w:rsid w:val="00D70C1A"/>
    <w:rsid w:val="00D773FF"/>
    <w:rsid w:val="00D939AC"/>
    <w:rsid w:val="00D97ED6"/>
    <w:rsid w:val="00DA0961"/>
    <w:rsid w:val="00DA26CA"/>
    <w:rsid w:val="00DA4A9A"/>
    <w:rsid w:val="00DA7223"/>
    <w:rsid w:val="00DB0504"/>
    <w:rsid w:val="00DB15A5"/>
    <w:rsid w:val="00DC1E2F"/>
    <w:rsid w:val="00DC4D33"/>
    <w:rsid w:val="00DC6836"/>
    <w:rsid w:val="00DD2CE1"/>
    <w:rsid w:val="00DD5371"/>
    <w:rsid w:val="00DE1F4C"/>
    <w:rsid w:val="00DE204A"/>
    <w:rsid w:val="00DE3AA3"/>
    <w:rsid w:val="00DE3FAD"/>
    <w:rsid w:val="00DF159E"/>
    <w:rsid w:val="00E12ADD"/>
    <w:rsid w:val="00E132EF"/>
    <w:rsid w:val="00E27A72"/>
    <w:rsid w:val="00E27EDB"/>
    <w:rsid w:val="00E30E7D"/>
    <w:rsid w:val="00E3194A"/>
    <w:rsid w:val="00E3592C"/>
    <w:rsid w:val="00E372C9"/>
    <w:rsid w:val="00E54A09"/>
    <w:rsid w:val="00E57E53"/>
    <w:rsid w:val="00E6351E"/>
    <w:rsid w:val="00E72C7B"/>
    <w:rsid w:val="00E745C1"/>
    <w:rsid w:val="00E83D3C"/>
    <w:rsid w:val="00E83E6B"/>
    <w:rsid w:val="00EC20A2"/>
    <w:rsid w:val="00EC512E"/>
    <w:rsid w:val="00EC6E0B"/>
    <w:rsid w:val="00EC7A4F"/>
    <w:rsid w:val="00ED5B00"/>
    <w:rsid w:val="00ED6163"/>
    <w:rsid w:val="00ED6B8E"/>
    <w:rsid w:val="00EE1AC5"/>
    <w:rsid w:val="00EF54D6"/>
    <w:rsid w:val="00EF79F9"/>
    <w:rsid w:val="00F01B47"/>
    <w:rsid w:val="00F06B22"/>
    <w:rsid w:val="00F109AA"/>
    <w:rsid w:val="00F12451"/>
    <w:rsid w:val="00F147DA"/>
    <w:rsid w:val="00F311F6"/>
    <w:rsid w:val="00F36443"/>
    <w:rsid w:val="00F51E94"/>
    <w:rsid w:val="00F54312"/>
    <w:rsid w:val="00F607D2"/>
    <w:rsid w:val="00F72024"/>
    <w:rsid w:val="00F74599"/>
    <w:rsid w:val="00F75211"/>
    <w:rsid w:val="00F847FD"/>
    <w:rsid w:val="00F95786"/>
    <w:rsid w:val="00FA05C5"/>
    <w:rsid w:val="00FA11A1"/>
    <w:rsid w:val="00FA1C6B"/>
    <w:rsid w:val="00FA3800"/>
    <w:rsid w:val="00FB3FAC"/>
    <w:rsid w:val="00FB4F28"/>
    <w:rsid w:val="00FB5FD0"/>
    <w:rsid w:val="00FC2796"/>
    <w:rsid w:val="00FC339F"/>
    <w:rsid w:val="00FC476C"/>
    <w:rsid w:val="00FC61C2"/>
    <w:rsid w:val="00FC7CA2"/>
    <w:rsid w:val="00FD2261"/>
    <w:rsid w:val="00FE1C3A"/>
    <w:rsid w:val="00FE2422"/>
    <w:rsid w:val="00FE320B"/>
    <w:rsid w:val="00FF41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6484A"/>
    <w:pPr>
      <w:spacing w:after="200" w:line="276" w:lineRule="auto"/>
    </w:pPr>
    <w:rPr>
      <w:rFonts w:cs="Calibri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6C237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516BD"/>
    <w:rPr>
      <w:rFonts w:ascii="Times New Roman" w:hAnsi="Times New Roman" w:cs="Times New Roman"/>
      <w:sz w:val="2"/>
      <w:szCs w:val="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1523</TotalTime>
  <Pages>9</Pages>
  <Words>16628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марина(нов)</cp:lastModifiedBy>
  <cp:revision>101</cp:revision>
  <cp:lastPrinted>2015-11-18T06:44:00Z</cp:lastPrinted>
  <dcterms:created xsi:type="dcterms:W3CDTF">2015-09-07T10:22:00Z</dcterms:created>
  <dcterms:modified xsi:type="dcterms:W3CDTF">2015-12-07T10:06:00Z</dcterms:modified>
</cp:coreProperties>
</file>